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C5739B" w:rsidTr="001908C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39B" w:rsidRDefault="00C5739B" w:rsidP="0056670F">
            <w:pPr>
              <w:spacing w:before="1200" w:after="600"/>
              <w:ind w:left="0"/>
              <w:jc w:val="center"/>
            </w:pPr>
            <w:r w:rsidRPr="008A7892">
              <w:rPr>
                <w:noProof/>
                <w:lang w:eastAsia="cs-CZ"/>
              </w:rPr>
              <w:drawing>
                <wp:inline distT="0" distB="0" distL="0" distR="0" wp14:anchorId="72991168" wp14:editId="11AEC477">
                  <wp:extent cx="2915396" cy="558141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1477" cy="565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Start w:id="0" w:name="Název"/>
      <w:tr w:rsidR="00C5739B" w:rsidTr="001908C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39B" w:rsidRDefault="00F80ED4" w:rsidP="0056670F">
            <w:pPr>
              <w:pStyle w:val="Nzev"/>
            </w:pPr>
            <w:sdt>
              <w:sdtPr>
                <w:alias w:val="Název dokumentu"/>
                <w:tag w:val="Název dokumentu"/>
                <w:id w:val="46737541"/>
                <w:lock w:val="sdtLocked"/>
                <w:placeholder>
                  <w:docPart w:val="99C6D49F690946E0B66081FC63302356"/>
                </w:placeholder>
              </w:sdtPr>
              <w:sdtEndPr/>
              <w:sdtContent>
                <w:r w:rsidR="00C5739B" w:rsidRPr="000D1A24">
                  <w:t>Průvodní zpráva</w:t>
                </w:r>
              </w:sdtContent>
            </w:sdt>
            <w:bookmarkEnd w:id="0"/>
          </w:p>
        </w:tc>
      </w:tr>
      <w:bookmarkStart w:id="1" w:name="Číslo_zakázky_Název_stavby"/>
      <w:tr w:rsidR="00C5739B" w:rsidTr="001908CC">
        <w:trPr>
          <w:trHeight w:val="1176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39B" w:rsidRPr="0064368F" w:rsidRDefault="00F80ED4" w:rsidP="0056670F">
            <w:pPr>
              <w:pStyle w:val="Nadpis5"/>
              <w:outlineLvl w:val="4"/>
            </w:pPr>
            <w:sdt>
              <w:sdtPr>
                <w:alias w:val="Číslo zakázky – název stavby"/>
                <w:tag w:val="Číslo zakázky – název stavby"/>
                <w:id w:val="922762350"/>
                <w:lock w:val="sdtLocked"/>
                <w:placeholder>
                  <w:docPart w:val="7559640EB4CB40D19B0B0D452304F35C"/>
                </w:placeholder>
                <w15:color w:val="3366FF"/>
              </w:sdtPr>
              <w:sdtEndPr/>
              <w:sdtContent>
                <w:r w:rsidR="005E654B">
                  <w:t xml:space="preserve">681 Kounická 70 Zateplení, Ivančice </w:t>
                </w:r>
              </w:sdtContent>
            </w:sdt>
            <w:bookmarkEnd w:id="1"/>
          </w:p>
          <w:p w:rsidR="00C5739B" w:rsidRDefault="00C5739B" w:rsidP="0056670F">
            <w:pPr>
              <w:ind w:left="0"/>
            </w:pPr>
          </w:p>
          <w:p w:rsidR="00B930B3" w:rsidRPr="00961525" w:rsidRDefault="00F80ED4" w:rsidP="00961525">
            <w:pPr>
              <w:jc w:val="center"/>
            </w:pPr>
            <w:hyperlink r:id="rId15" w:anchor="Top" w:history="1">
              <w:r w:rsidR="00B930B3" w:rsidRPr="00961525">
                <w:rPr>
                  <w:rStyle w:val="Hypertextovodkaz"/>
                  <w:color w:val="808080" w:themeColor="background1" w:themeShade="80"/>
                  <w:sz w:val="20"/>
                  <w:u w:val="none"/>
                </w:rPr>
                <w:t>Dokumentace dle vyhlášky č. 499/2006 Sb.</w:t>
              </w:r>
            </w:hyperlink>
          </w:p>
        </w:tc>
      </w:tr>
      <w:bookmarkStart w:id="2" w:name="Stupeň_dokumentace"/>
      <w:tr w:rsidR="00C5739B" w:rsidTr="001908C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39B" w:rsidRPr="00ED0E45" w:rsidRDefault="00F80ED4" w:rsidP="0056670F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Stupeň dokumentace"/>
                <w:tag w:val="Stupeň"/>
                <w:id w:val="-1175342415"/>
                <w:lock w:val="sdtLocked"/>
                <w:placeholder>
                  <w:docPart w:val="380BC4E6EEBE4AB5998844A7071201CA"/>
                </w:placeholder>
                <w15:color w:val="3366FF"/>
                <w:dropDownList>
                  <w:listItem w:value="Zvolte položku."/>
                  <w:listItem w:displayText="Dokumentace pro vydání rozhodnutí o umístění stavby" w:value="Dokumentace pro vydání rozhodnutí o umístění stavby"/>
                  <w:listItem w:displayText="Dokumentace pro vydání rozhodnutí o změně využití území" w:value="Dokumentace pro vydání rozhodnutí o změně využití území"/>
                  <w:listItem w:displayText="Dokumentace pro vydání rozhodnutí o změně vlivu užívání stavby na území" w:value="Dokumentace pro vydání rozhodnutí o změně vlivu užívání stavby na území"/>
                  <w:listItem w:displayText="Dokumentace pro vydání společného povolení" w:value="Dokumentace pro vydání společného povolení"/>
                  <w:listItem w:displayText="Dokumentace pro ohlášení stavby" w:value="Dokumentace pro ohlášení stavby"/>
                  <w:listItem w:displayText="Dokumentace pro stavební povolení" w:value="Dokumentace pro stavební povolení"/>
                  <w:listItem w:displayText="Projektová dokumentace pro provádění stavby" w:value="Projektová dokumentace pro provádění stavby"/>
                  <w:listItem w:displayText="Dokumentace skutečného provedení stavby" w:value="Dokumentace skutečného provedení stavby"/>
                  <w:listItem w:displayText="Dokumentace pro výběr dodavatele (zhotovitele) stavby" w:value="Dokumentace pro výběr dodavatele (zhotovitele) stavby"/>
                </w:dropDownList>
              </w:sdtPr>
              <w:sdtEndPr/>
              <w:sdtContent>
                <w:r w:rsidR="00FE62EF">
                  <w:rPr>
                    <w:sz w:val="28"/>
                    <w:szCs w:val="28"/>
                  </w:rPr>
                  <w:t>Projektová dokumentace pro provádění stavby</w:t>
                </w:r>
              </w:sdtContent>
            </w:sdt>
            <w:bookmarkEnd w:id="2"/>
          </w:p>
        </w:tc>
      </w:tr>
      <w:bookmarkStart w:id="3" w:name="Zkratka"/>
      <w:tr w:rsidR="00C5739B" w:rsidTr="003C53AA">
        <w:trPr>
          <w:trHeight w:val="1701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39B" w:rsidRPr="00ED0E45" w:rsidRDefault="00F80ED4" w:rsidP="0056670F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Zkratka"/>
                <w:tag w:val="Zkratka"/>
                <w:id w:val="1096985989"/>
                <w:lock w:val="sdtLocked"/>
                <w:placeholder>
                  <w:docPart w:val="A8872E67021C48EAB0E187C44DEFAFFD"/>
                </w:placeholder>
                <w15:color w:val="3366FF"/>
                <w:dropDownList>
                  <w:listItem w:value="Zvolte položku."/>
                  <w:listItem w:displayText="[DUS]" w:value="[DUS]"/>
                  <w:listItem w:displayText="[DZU]" w:value="[DZU]"/>
                  <w:listItem w:displayText="[DZVS]" w:value="[DZVS]"/>
                  <w:listItem w:displayText="[DPSP]" w:value="[DPSP]"/>
                  <w:listItem w:displayText="[DOS] " w:value="[DOS] "/>
                  <w:listItem w:displayText="[DSP]" w:value="[DSP]"/>
                  <w:listItem w:displayText="[DPS]" w:value="[DPS]"/>
                  <w:listItem w:displayText="[DSKP]" w:value="[DSKP]"/>
                  <w:listItem w:displayText="[DZS]" w:value="[DZS]"/>
                </w:dropDownList>
              </w:sdtPr>
              <w:sdtEndPr/>
              <w:sdtContent>
                <w:r w:rsidR="00FE62EF">
                  <w:rPr>
                    <w:sz w:val="28"/>
                    <w:szCs w:val="28"/>
                  </w:rPr>
                  <w:t>[DPS]</w:t>
                </w:r>
              </w:sdtContent>
            </w:sdt>
            <w:bookmarkEnd w:id="3"/>
          </w:p>
        </w:tc>
      </w:tr>
      <w:tr w:rsidR="00C5739B" w:rsidTr="001908C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5739B" w:rsidRDefault="00C5739B" w:rsidP="0056670F">
            <w:pPr>
              <w:spacing w:after="200"/>
              <w:ind w:left="322"/>
            </w:pPr>
            <w:r w:rsidRPr="0066618D">
              <w:rPr>
                <w:b/>
              </w:rPr>
              <w:t>Investor:</w:t>
            </w:r>
          </w:p>
        </w:tc>
        <w:bookmarkStart w:id="4" w:name="Investor_Jméno"/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C5739B" w:rsidRPr="00867CA4" w:rsidRDefault="00F80ED4" w:rsidP="0056670F">
            <w:pPr>
              <w:ind w:left="0"/>
            </w:pPr>
            <w:sdt>
              <w:sdtPr>
                <w:alias w:val="Investor - Jméno"/>
                <w:tag w:val="Investor"/>
                <w:id w:val="1260103595"/>
                <w:lock w:val="sdtLocked"/>
                <w:placeholder>
                  <w:docPart w:val="41721DBA5056443B89B86819452D597D"/>
                </w:placeholder>
              </w:sdtPr>
              <w:sdtEndPr/>
              <w:sdtContent>
                <w:r w:rsidR="005E654B">
                  <w:t>Město Ivančice</w:t>
                </w:r>
              </w:sdtContent>
            </w:sdt>
            <w:bookmarkEnd w:id="4"/>
          </w:p>
          <w:bookmarkStart w:id="5" w:name="Investor_Adresa" w:displacedByCustomXml="next"/>
          <w:sdt>
            <w:sdtPr>
              <w:alias w:val="Investor - Adresa"/>
              <w:tag w:val="Investor"/>
              <w:id w:val="-1071193065"/>
              <w:lock w:val="sdtLocked"/>
              <w:placeholder>
                <w:docPart w:val="287284C472C143AD8B1CA90B643DAEAF"/>
              </w:placeholder>
            </w:sdtPr>
            <w:sdtEndPr/>
            <w:sdtContent>
              <w:p w:rsidR="00C5739B" w:rsidRPr="00867CA4" w:rsidRDefault="00F80ED4" w:rsidP="0056670F">
                <w:pPr>
                  <w:ind w:left="0"/>
                </w:pPr>
                <w:sdt>
                  <w:sdtPr>
                    <w:alias w:val="Investor - Jméno"/>
                    <w:tag w:val="Investor"/>
                    <w:id w:val="-5066377"/>
                    <w:placeholder>
                      <w:docPart w:val="77F3BAC388154F3893CA09C7F4AD7783"/>
                    </w:placeholder>
                  </w:sdtPr>
                  <w:sdtEndPr/>
                  <w:sdtContent>
                    <w:r w:rsidR="005E654B">
                      <w:t>Zastoupené starostou Milanem Bučkem</w:t>
                    </w:r>
                  </w:sdtContent>
                </w:sdt>
              </w:p>
            </w:sdtContent>
          </w:sdt>
          <w:bookmarkEnd w:id="5" w:displacedByCustomXml="prev"/>
          <w:bookmarkStart w:id="6" w:name="Investor_PSČ_Město" w:displacedByCustomXml="next"/>
          <w:sdt>
            <w:sdtPr>
              <w:alias w:val="Investor - PSČ Město"/>
              <w:tag w:val="Investor"/>
              <w:id w:val="-1428580126"/>
              <w:lock w:val="sdtLocked"/>
              <w:placeholder>
                <w:docPart w:val="EA5B39F9FE8340848D042EB5C028F66A"/>
              </w:placeholder>
            </w:sdtPr>
            <w:sdtEndPr/>
            <w:sdtContent>
              <w:p w:rsidR="00C5739B" w:rsidRDefault="00F80ED4" w:rsidP="005E654B">
                <w:pPr>
                  <w:ind w:left="0"/>
                </w:pPr>
                <w:sdt>
                  <w:sdtPr>
                    <w:alias w:val="Investor - Jméno"/>
                    <w:tag w:val="Investor"/>
                    <w:id w:val="-1271551205"/>
                    <w:placeholder>
                      <w:docPart w:val="13FF6C424DBA4926BA1885DDFF5643A2"/>
                    </w:placeholder>
                  </w:sdtPr>
                  <w:sdtEndPr/>
                  <w:sdtContent>
                    <w:r w:rsidR="005E654B">
                      <w:t>Palackého náměstí 196/6, 664 91 Ivančice</w:t>
                    </w:r>
                  </w:sdtContent>
                </w:sdt>
              </w:p>
            </w:sdtContent>
          </w:sdt>
          <w:bookmarkEnd w:id="6" w:displacedByCustomXml="prev"/>
        </w:tc>
      </w:tr>
      <w:tr w:rsidR="00C5739B" w:rsidTr="001908C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5739B" w:rsidRDefault="00C5739B" w:rsidP="0056670F">
            <w:pPr>
              <w:spacing w:after="200"/>
              <w:ind w:left="322"/>
            </w:pPr>
            <w:r w:rsidRPr="0066618D">
              <w:rPr>
                <w:b/>
              </w:rPr>
              <w:t>Místo stavby: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bookmarkStart w:id="7" w:name="Stavba_Adresa" w:displacedByCustomXml="next"/>
          <w:sdt>
            <w:sdtPr>
              <w:alias w:val="Stavba - Adresa"/>
              <w:tag w:val="Stavba - Adresa"/>
              <w:id w:val="423773807"/>
              <w:placeholder>
                <w:docPart w:val="2675A34DF2834150A3C01E1365688763"/>
              </w:placeholder>
            </w:sdtPr>
            <w:sdtEndPr/>
            <w:sdtContent>
              <w:p w:rsidR="00C5739B" w:rsidRDefault="00C45CAE" w:rsidP="0056670F">
                <w:pPr>
                  <w:ind w:left="0"/>
                </w:pPr>
                <w:r>
                  <w:t>Ivan</w:t>
                </w:r>
                <w:r w:rsidR="00D2688E">
                  <w:t>čice</w:t>
                </w:r>
              </w:p>
            </w:sdtContent>
          </w:sdt>
          <w:bookmarkEnd w:id="7" w:displacedByCustomXml="prev"/>
          <w:bookmarkStart w:id="8" w:name="Stavba_PSČ_Město"/>
          <w:p w:rsidR="00C5739B" w:rsidRDefault="00F80ED4" w:rsidP="003513B2">
            <w:pPr>
              <w:ind w:left="0"/>
            </w:pPr>
            <w:sdt>
              <w:sdtPr>
                <w:alias w:val="Stavba - PSČ Město"/>
                <w:id w:val="-1794428003"/>
                <w:placeholder>
                  <w:docPart w:val="50C78CC9CC8F48D1A583D31A5EE9B3F0"/>
                </w:placeholder>
              </w:sdtPr>
              <w:sdtEndPr/>
              <w:sdtContent>
                <w:r w:rsidR="00D2688E">
                  <w:t>Kounická 1112/70, 664 91</w:t>
                </w:r>
              </w:sdtContent>
            </w:sdt>
            <w:bookmarkEnd w:id="8"/>
          </w:p>
        </w:tc>
      </w:tr>
      <w:tr w:rsidR="00C5739B" w:rsidTr="001908C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5739B" w:rsidRPr="00ED0E45" w:rsidRDefault="00C5739B" w:rsidP="0056670F">
            <w:pPr>
              <w:spacing w:after="200"/>
              <w:ind w:left="322"/>
              <w:rPr>
                <w:b/>
              </w:rPr>
            </w:pPr>
            <w:r w:rsidRPr="0066618D">
              <w:rPr>
                <w:b/>
              </w:rPr>
              <w:t>Zpracovatel:</w:t>
            </w:r>
          </w:p>
        </w:tc>
        <w:bookmarkStart w:id="9" w:name="Zpracovatel_Jméno"/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C5739B" w:rsidRPr="00867CA4" w:rsidRDefault="00F80ED4" w:rsidP="0056670F">
            <w:pPr>
              <w:ind w:left="0"/>
            </w:pPr>
            <w:sdt>
              <w:sdtPr>
                <w:alias w:val="Zpracovatel - Jméno"/>
                <w:tag w:val="Zpracovatel - Jméno"/>
                <w:id w:val="632831952"/>
                <w:lock w:val="sdtLocked"/>
                <w:placeholder>
                  <w:docPart w:val="8B98DC6796CC414B91DA22658880FCCD"/>
                </w:placeholder>
              </w:sdtPr>
              <w:sdtEndPr/>
              <w:sdtContent>
                <w:r w:rsidR="00C5739B">
                  <w:t>TOLZA, spol. s r.o.</w:t>
                </w:r>
              </w:sdtContent>
            </w:sdt>
            <w:bookmarkEnd w:id="9"/>
          </w:p>
          <w:bookmarkStart w:id="10" w:name="Zpracovatel_Adresa"/>
          <w:p w:rsidR="00C5739B" w:rsidRDefault="00F80ED4" w:rsidP="0056670F">
            <w:pPr>
              <w:ind w:left="0"/>
            </w:pPr>
            <w:sdt>
              <w:sdtPr>
                <w:alias w:val="Zpracovatel - Adresa"/>
                <w:tag w:val="Zpracovatel - Adresa"/>
                <w:id w:val="1391469302"/>
                <w:lock w:val="sdtLocked"/>
                <w:placeholder>
                  <w:docPart w:val="D9DEBF26531D480082D8A5D3C5FC1E60"/>
                </w:placeholder>
              </w:sdtPr>
              <w:sdtEndPr/>
              <w:sdtContent>
                <w:r w:rsidR="00C5739B" w:rsidRPr="00867CA4">
                  <w:t>Kaštanová 539/64</w:t>
                </w:r>
              </w:sdtContent>
            </w:sdt>
            <w:bookmarkEnd w:id="10"/>
            <w:r w:rsidR="00C5739B" w:rsidRPr="00867CA4">
              <w:t xml:space="preserve"> </w:t>
            </w:r>
          </w:p>
          <w:bookmarkStart w:id="11" w:name="Zpracovatel_PSČ_Město"/>
          <w:p w:rsidR="00C5739B" w:rsidRDefault="00F80ED4" w:rsidP="0056670F">
            <w:pPr>
              <w:spacing w:after="200"/>
              <w:ind w:left="0"/>
            </w:pPr>
            <w:sdt>
              <w:sdtPr>
                <w:alias w:val="Zpracovatel - PSČ Město"/>
                <w:tag w:val="Zpracovatel - PSČ Město"/>
                <w:id w:val="-1992474671"/>
                <w:lock w:val="sdtLocked"/>
                <w:placeholder>
                  <w:docPart w:val="B2F17EBFA5C14319A6D4D5D43A6D37E1"/>
                </w:placeholder>
              </w:sdtPr>
              <w:sdtEndPr/>
              <w:sdtContent>
                <w:r w:rsidR="00C5739B">
                  <w:t>620 00 Brno</w:t>
                </w:r>
              </w:sdtContent>
            </w:sdt>
            <w:bookmarkEnd w:id="11"/>
          </w:p>
        </w:tc>
      </w:tr>
      <w:tr w:rsidR="00C5739B" w:rsidTr="001908C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5739B" w:rsidRDefault="00C5739B" w:rsidP="0056670F">
            <w:pPr>
              <w:spacing w:after="200"/>
              <w:ind w:left="322"/>
            </w:pPr>
            <w:r>
              <w:rPr>
                <w:b/>
              </w:rPr>
              <w:t>Vypracoval:</w:t>
            </w:r>
          </w:p>
        </w:tc>
        <w:bookmarkStart w:id="12" w:name="Vypracoval"/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C5739B" w:rsidRDefault="00F80ED4" w:rsidP="0056670F">
            <w:pPr>
              <w:spacing w:after="200"/>
              <w:ind w:left="0"/>
            </w:pPr>
            <w:sdt>
              <w:sdtPr>
                <w:alias w:val="Vypracoval"/>
                <w:tag w:val="Vypracoval"/>
                <w:id w:val="-877773045"/>
                <w:lock w:val="sdtLocked"/>
                <w:placeholder>
                  <w:docPart w:val="BAE94D13BFE84CB1BE3CDBC58CBDD50D"/>
                </w:placeholder>
              </w:sdtPr>
              <w:sdtEndPr/>
              <w:sdtContent>
                <w:sdt>
                  <w:sdtPr>
                    <w:alias w:val="Vypracoval"/>
                    <w:tag w:val="Vypracoval"/>
                    <w:id w:val="128136659"/>
                    <w:lock w:val="sdtLocked"/>
                    <w:placeholder>
                      <w:docPart w:val="8C629F70F51946AE97FABFBB1A693263"/>
                    </w:placeholder>
                    <w:dropDownList>
                      <w:listItem w:value="Zvolte položku."/>
                      <w:listItem w:displayText="Bc. Tomáš Červinka" w:value="Bc. Tomáš Červinka"/>
                      <w:listItem w:displayText="Jaromír Křupka" w:value="Jaromír Křupka"/>
                      <w:listItem w:displayText="Pavel Bartejs" w:value="Pavel Bartejs"/>
                      <w:listItem w:displayText="Michal Mikulík" w:value="Michal Mikulík"/>
                      <w:listItem w:displayText="Simona Dvořáková" w:value="Simona Dvořáková"/>
                    </w:dropDownList>
                  </w:sdtPr>
                  <w:sdtEndPr/>
                  <w:sdtContent>
                    <w:r w:rsidR="00C45CAE">
                      <w:t>Simona Dvořáková</w:t>
                    </w:r>
                  </w:sdtContent>
                </w:sdt>
              </w:sdtContent>
            </w:sdt>
            <w:bookmarkEnd w:id="12"/>
          </w:p>
        </w:tc>
      </w:tr>
      <w:tr w:rsidR="00C5739B" w:rsidTr="001908C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C5739B" w:rsidRDefault="00C5739B" w:rsidP="0056670F">
            <w:pPr>
              <w:spacing w:after="200"/>
              <w:ind w:left="322"/>
            </w:pPr>
            <w:r w:rsidRPr="006D0E09">
              <w:rPr>
                <w:b/>
              </w:rPr>
              <w:t>Datum:</w:t>
            </w:r>
          </w:p>
        </w:tc>
        <w:bookmarkStart w:id="13" w:name="Datum"/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C5739B" w:rsidRDefault="00F80ED4" w:rsidP="0056670F">
            <w:pPr>
              <w:spacing w:after="200"/>
              <w:ind w:left="0"/>
            </w:pPr>
            <w:sdt>
              <w:sdtPr>
                <w:alias w:val="Datum"/>
                <w:tag w:val="Datum"/>
                <w:id w:val="-2139942565"/>
                <w:lock w:val="sdtLocked"/>
                <w:placeholder>
                  <w:docPart w:val="8E7C57CA04B74C488F52F550AC93F7B1"/>
                </w:placeholder>
              </w:sdtPr>
              <w:sdtEndPr/>
              <w:sdtContent>
                <w:sdt>
                  <w:sdtPr>
                    <w:id w:val="-1372764877"/>
                    <w:placeholder>
                      <w:docPart w:val="21FAEC479AB642619E8C520258451B7D"/>
                    </w:placeholder>
                    <w:date w:fullDate="2018-11-21T00:00:00Z">
                      <w:dateFormat w:val="dd.MM.yyyy"/>
                      <w:lid w:val="cs-CZ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C45CAE">
                      <w:t>21.</w:t>
                    </w:r>
                    <w:r w:rsidR="00D12517">
                      <w:t>11</w:t>
                    </w:r>
                    <w:r w:rsidR="00C45CAE">
                      <w:t>.2018</w:t>
                    </w:r>
                  </w:sdtContent>
                </w:sdt>
              </w:sdtContent>
            </w:sdt>
            <w:bookmarkEnd w:id="13"/>
          </w:p>
        </w:tc>
      </w:tr>
    </w:tbl>
    <w:p w:rsidR="00795436" w:rsidRDefault="00E6482E" w:rsidP="000A7ECB">
      <w:pPr>
        <w:pStyle w:val="Nadpis1"/>
      </w:pPr>
      <w:r>
        <w:lastRenderedPageBreak/>
        <w:fldChar w:fldCharType="begin"/>
      </w:r>
      <w:r>
        <w:instrText xml:space="preserve"> REF Název \h </w:instrText>
      </w:r>
      <w:r>
        <w:fldChar w:fldCharType="separate"/>
      </w:r>
      <w:sdt>
        <w:sdtPr>
          <w:alias w:val="Název dokumentu"/>
          <w:tag w:val="Název dokumentu"/>
          <w:id w:val="749780639"/>
          <w:lock w:val="sdtLocked"/>
          <w:placeholder>
            <w:docPart w:val="F90B9C74F6AB4F3BA682E55A45094E7B"/>
          </w:placeholder>
        </w:sdtPr>
        <w:sdtContent>
          <w:r w:rsidR="00D12517" w:rsidRPr="000D1A24">
            <w:t>Průvodní zpráva</w:t>
          </w:r>
        </w:sdtContent>
      </w:sdt>
      <w:r>
        <w:fldChar w:fldCharType="end"/>
      </w:r>
    </w:p>
    <w:p w:rsidR="00EC51FF" w:rsidRPr="00B12537" w:rsidRDefault="008B6663" w:rsidP="00392357">
      <w:pPr>
        <w:pStyle w:val="Nadpis2"/>
      </w:pPr>
      <w:r w:rsidRPr="00B12537">
        <w:t>identifikační údaje</w:t>
      </w:r>
    </w:p>
    <w:p w:rsidR="00F13E92" w:rsidRPr="00445117" w:rsidRDefault="008B6663" w:rsidP="00445117">
      <w:pPr>
        <w:pStyle w:val="Nadpis3"/>
      </w:pPr>
      <w:r w:rsidRPr="00445117">
        <w:t>Údaje o stavbě</w:t>
      </w:r>
    </w:p>
    <w:p w:rsidR="008B6663" w:rsidRPr="007A68FA" w:rsidRDefault="008B6663" w:rsidP="007A68FA">
      <w:pPr>
        <w:pStyle w:val="Nadpis4"/>
      </w:pPr>
      <w:r w:rsidRPr="007A68FA">
        <w:t>Název stavby</w:t>
      </w:r>
    </w:p>
    <w:p w:rsidR="008B6663" w:rsidRPr="00542BDE" w:rsidRDefault="00F6026A" w:rsidP="00210E2D">
      <w:r>
        <w:fldChar w:fldCharType="begin"/>
      </w:r>
      <w:r>
        <w:instrText xml:space="preserve"> REF Číslo_zakázky_Název_stavby \h </w:instrText>
      </w:r>
      <w:r w:rsidR="0052607A">
        <w:instrText xml:space="preserve"> \* MERGEFORMAT </w:instrText>
      </w:r>
      <w:r>
        <w:fldChar w:fldCharType="separate"/>
      </w:r>
      <w:sdt>
        <w:sdtPr>
          <w:alias w:val="Číslo zakázky – název stavby"/>
          <w:tag w:val="Číslo zakázky – název stavby"/>
          <w:id w:val="-1481999958"/>
          <w:lock w:val="sdtLocked"/>
          <w:placeholder>
            <w:docPart w:val="75F500C107E14030BB6544B9D3D076E1"/>
          </w:placeholder>
          <w15:color w:val="3366FF"/>
        </w:sdtPr>
        <w:sdtContent>
          <w:r w:rsidR="00D12517">
            <w:t xml:space="preserve">681 Kounická 70 Zateplení, Ivančice </w:t>
          </w:r>
        </w:sdtContent>
      </w:sdt>
      <w:r>
        <w:fldChar w:fldCharType="end"/>
      </w:r>
    </w:p>
    <w:p w:rsidR="008B6663" w:rsidRDefault="008B6663" w:rsidP="007A68FA">
      <w:pPr>
        <w:pStyle w:val="Nadpis4"/>
      </w:pPr>
      <w:r>
        <w:t>Místo stavby</w:t>
      </w:r>
    </w:p>
    <w:p w:rsidR="00210E2D" w:rsidRDefault="00210E2D" w:rsidP="00210E2D">
      <w:r>
        <w:t>Adresa:</w:t>
      </w:r>
      <w:r>
        <w:tab/>
      </w:r>
      <w:r>
        <w:tab/>
      </w:r>
      <w:r w:rsidR="00525F48">
        <w:fldChar w:fldCharType="begin"/>
      </w:r>
      <w:r w:rsidR="00525F48">
        <w:instrText xml:space="preserve"> REF  Stavba_Adresa \h  \* MERGEFORMAT </w:instrText>
      </w:r>
      <w:r w:rsidR="00525F48">
        <w:fldChar w:fldCharType="separate"/>
      </w:r>
      <w:sdt>
        <w:sdtPr>
          <w:alias w:val="Stavba - Adresa"/>
          <w:tag w:val="Stavba - Adresa"/>
          <w:id w:val="393940223"/>
          <w:placeholder>
            <w:docPart w:val="358346684EE4481C9639E81F65CEEF91"/>
          </w:placeholder>
        </w:sdtPr>
        <w:sdtContent>
          <w:r w:rsidR="00D12517">
            <w:t>Ivančice</w:t>
          </w:r>
        </w:sdtContent>
      </w:sdt>
      <w:r w:rsidR="00525F48">
        <w:fldChar w:fldCharType="end"/>
      </w:r>
    </w:p>
    <w:p w:rsidR="00210E2D" w:rsidRDefault="00210E2D" w:rsidP="00210E2D">
      <w:r>
        <w:tab/>
      </w:r>
      <w:r>
        <w:tab/>
      </w:r>
      <w:r>
        <w:tab/>
      </w:r>
      <w:r w:rsidR="00525F48">
        <w:fldChar w:fldCharType="begin"/>
      </w:r>
      <w:r w:rsidR="00525F48">
        <w:instrText xml:space="preserve"> REF  Stavba_PSČ_Město \h  \* MERGEFORMAT </w:instrText>
      </w:r>
      <w:r w:rsidR="00525F48">
        <w:fldChar w:fldCharType="separate"/>
      </w:r>
      <w:sdt>
        <w:sdtPr>
          <w:alias w:val="Stavba - PSČ Město"/>
          <w:id w:val="-1358878475"/>
          <w:placeholder>
            <w:docPart w:val="3549584E39FA4272B0F53BD540D2FDAD"/>
          </w:placeholder>
        </w:sdtPr>
        <w:sdtContent>
          <w:r w:rsidR="00D12517">
            <w:t>Kounická 1112/70, 664 91</w:t>
          </w:r>
        </w:sdtContent>
      </w:sdt>
      <w:r w:rsidR="00525F48">
        <w:fldChar w:fldCharType="end"/>
      </w:r>
      <w:r w:rsidR="00C45CAE">
        <w:t>664 91</w:t>
      </w:r>
    </w:p>
    <w:p w:rsidR="00210E2D" w:rsidRDefault="00210E2D" w:rsidP="00210E2D">
      <w:r>
        <w:t>Parcelní číslo:</w:t>
      </w:r>
      <w:r>
        <w:tab/>
      </w:r>
      <w:r w:rsidR="00D2688E">
        <w:t>st. 60/6</w:t>
      </w:r>
      <w:r w:rsidR="00525F48">
        <w:fldChar w:fldCharType="begin"/>
      </w:r>
      <w:r w:rsidR="00525F48">
        <w:instrText xml:space="preserve"> REF  Stavba_Parc_č \h  \* MERGEFORMAT </w:instrText>
      </w:r>
      <w:r w:rsidR="00D12517">
        <w:fldChar w:fldCharType="separate"/>
      </w:r>
      <w:r w:rsidR="00D12517">
        <w:rPr>
          <w:b/>
          <w:bCs/>
        </w:rPr>
        <w:t>Chyba! Nenalezen zdroj odkazů.</w:t>
      </w:r>
      <w:r w:rsidR="00525F48">
        <w:fldChar w:fldCharType="end"/>
      </w:r>
    </w:p>
    <w:p w:rsidR="00210E2D" w:rsidRDefault="00210E2D" w:rsidP="00445117">
      <w:r>
        <w:t>Katastr. Území:</w:t>
      </w:r>
      <w:r>
        <w:tab/>
      </w:r>
      <w:hyperlink r:id="rId16" w:history="1">
        <w:r w:rsidR="00C45CAE" w:rsidRPr="00C45CAE">
          <w:t>Kounické Předměstí [655741]</w:t>
        </w:r>
      </w:hyperlink>
    </w:p>
    <w:p w:rsidR="00E7175E" w:rsidRDefault="00E7175E" w:rsidP="00E7175E">
      <w:pPr>
        <w:pStyle w:val="Nadpis4"/>
      </w:pPr>
      <w:r>
        <w:t>Předmět dokumentace</w:t>
      </w:r>
    </w:p>
    <w:p w:rsidR="0098591C" w:rsidRPr="00713CF0" w:rsidRDefault="00D2688E" w:rsidP="000F034D">
      <w:pPr>
        <w:pStyle w:val="Doplnit"/>
        <w:rPr>
          <w:color w:val="595959" w:themeColor="text1" w:themeTint="A6"/>
        </w:rPr>
      </w:pPr>
      <w:r w:rsidRPr="00713CF0">
        <w:rPr>
          <w:color w:val="595959" w:themeColor="text1" w:themeTint="A6"/>
        </w:rPr>
        <w:t>Změna dokončené stavby, trvalá</w:t>
      </w:r>
      <w:r w:rsidR="00713CF0" w:rsidRPr="00713CF0">
        <w:rPr>
          <w:color w:val="595959" w:themeColor="text1" w:themeTint="A6"/>
        </w:rPr>
        <w:t>, administrativní budova s kancelářskými prostory</w:t>
      </w:r>
    </w:p>
    <w:p w:rsidR="00210E2D" w:rsidRDefault="00210E2D" w:rsidP="00445117">
      <w:pPr>
        <w:pStyle w:val="Nadpis3"/>
      </w:pPr>
      <w:r w:rsidRPr="00445117">
        <w:t xml:space="preserve">Údaje o </w:t>
      </w:r>
      <w:r w:rsidR="00B930B3">
        <w:t>stavebníkovi</w:t>
      </w:r>
      <w:r w:rsidR="00DC196C">
        <w:t>/žadateli</w:t>
      </w:r>
    </w:p>
    <w:p w:rsidR="00531B3F" w:rsidRDefault="00F6026A" w:rsidP="00445117">
      <w:r>
        <w:t>Jméno:</w:t>
      </w:r>
      <w:r>
        <w:tab/>
      </w:r>
      <w:r>
        <w:tab/>
      </w:r>
      <w:r w:rsidR="00EC0D1E">
        <w:fldChar w:fldCharType="begin"/>
      </w:r>
      <w:r w:rsidR="00EC0D1E">
        <w:instrText xml:space="preserve"> REF Investor_Jméno \h </w:instrText>
      </w:r>
      <w:r w:rsidR="0052607A">
        <w:instrText xml:space="preserve"> \* MERGEFORMAT </w:instrText>
      </w:r>
      <w:r w:rsidR="00EC0D1E">
        <w:fldChar w:fldCharType="separate"/>
      </w:r>
      <w:sdt>
        <w:sdtPr>
          <w:alias w:val="Investor - Jméno"/>
          <w:tag w:val="Investor"/>
          <w:id w:val="61148050"/>
          <w:lock w:val="sdtLocked"/>
          <w:placeholder>
            <w:docPart w:val="A72B279E8FC54CF68B608E5EC4FAC460"/>
          </w:placeholder>
        </w:sdtPr>
        <w:sdtContent>
          <w:r w:rsidR="00D12517">
            <w:t>Město Ivančice</w:t>
          </w:r>
        </w:sdtContent>
      </w:sdt>
      <w:r w:rsidR="00EC0D1E">
        <w:fldChar w:fldCharType="end"/>
      </w:r>
    </w:p>
    <w:p w:rsidR="00FA5E2B" w:rsidRDefault="00F6026A" w:rsidP="00445117">
      <w:r>
        <w:t>Sídlo:</w:t>
      </w:r>
      <w:r>
        <w:tab/>
      </w:r>
      <w:r>
        <w:tab/>
      </w:r>
      <w:r w:rsidR="00EC0D1E">
        <w:fldChar w:fldCharType="begin"/>
      </w:r>
      <w:r w:rsidR="00EC0D1E">
        <w:instrText xml:space="preserve"> REF Investor_Adresa \h </w:instrText>
      </w:r>
      <w:r w:rsidR="0052607A">
        <w:instrText xml:space="preserve"> \* MERGEFORMAT </w:instrText>
      </w:r>
      <w:r w:rsidR="00EC0D1E">
        <w:fldChar w:fldCharType="separate"/>
      </w:r>
      <w:sdt>
        <w:sdtPr>
          <w:alias w:val="Investor - Adresa"/>
          <w:tag w:val="Investor"/>
          <w:id w:val="-1796677329"/>
          <w:lock w:val="sdtLocked"/>
          <w:placeholder>
            <w:docPart w:val="DCF8F3CE5C244C908C8DF0E5E6468F13"/>
          </w:placeholder>
        </w:sdtPr>
        <w:sdtContent>
          <w:sdt>
            <w:sdtPr>
              <w:alias w:val="Investor - Jméno"/>
              <w:tag w:val="Investor"/>
              <w:id w:val="671455437"/>
              <w:placeholder>
                <w:docPart w:val="6A18200FE82944049A5465314C856AC1"/>
              </w:placeholder>
            </w:sdtPr>
            <w:sdtContent>
              <w:r w:rsidR="00D12517">
                <w:t>Zastoupené starostou Milanem Bučkem</w:t>
              </w:r>
            </w:sdtContent>
          </w:sdt>
        </w:sdtContent>
      </w:sdt>
      <w:r w:rsidR="00EC0D1E">
        <w:fldChar w:fldCharType="end"/>
      </w:r>
    </w:p>
    <w:p w:rsidR="00FA5E2B" w:rsidRDefault="00F6026A" w:rsidP="00D2688E">
      <w:r>
        <w:tab/>
      </w:r>
      <w:r>
        <w:tab/>
      </w:r>
      <w:r>
        <w:tab/>
      </w:r>
      <w:r w:rsidR="00EC0D1E">
        <w:fldChar w:fldCharType="begin"/>
      </w:r>
      <w:r w:rsidR="00EC0D1E">
        <w:instrText xml:space="preserve"> REF Investor_PSČ_Město \h </w:instrText>
      </w:r>
      <w:r w:rsidR="0052607A">
        <w:instrText xml:space="preserve"> \* MERGEFORMAT </w:instrText>
      </w:r>
      <w:r w:rsidR="00EC0D1E">
        <w:fldChar w:fldCharType="separate"/>
      </w:r>
      <w:sdt>
        <w:sdtPr>
          <w:alias w:val="Investor - PSČ Město"/>
          <w:tag w:val="Investor"/>
          <w:id w:val="-1296819754"/>
          <w:lock w:val="sdtLocked"/>
          <w:placeholder>
            <w:docPart w:val="7FB43D5AADBF4AB3AAD8CBB259CFFB91"/>
          </w:placeholder>
        </w:sdtPr>
        <w:sdtContent>
          <w:sdt>
            <w:sdtPr>
              <w:alias w:val="Investor - Jméno"/>
              <w:tag w:val="Investor"/>
              <w:id w:val="1744600268"/>
              <w:placeholder>
                <w:docPart w:val="B57B6D00176643C7900E772E87AA9F43"/>
              </w:placeholder>
            </w:sdtPr>
            <w:sdtContent>
              <w:r w:rsidR="00D12517">
                <w:t>Palackého náměstí 196/6, 664 91 Ivančice</w:t>
              </w:r>
            </w:sdtContent>
          </w:sdt>
        </w:sdtContent>
      </w:sdt>
      <w:r w:rsidR="00EC0D1E">
        <w:fldChar w:fldCharType="end"/>
      </w:r>
    </w:p>
    <w:p w:rsidR="00C165E0" w:rsidRDefault="007E3822" w:rsidP="00445117">
      <w:r>
        <w:t>IČ</w:t>
      </w:r>
      <w:r w:rsidR="00F6026A">
        <w:t>:</w:t>
      </w:r>
      <w:r w:rsidR="00F6026A">
        <w:tab/>
      </w:r>
      <w:r w:rsidR="00F6026A">
        <w:tab/>
      </w:r>
      <w:r w:rsidR="00F6026A">
        <w:tab/>
      </w:r>
      <w:sdt>
        <w:sdtPr>
          <w:alias w:val="Investor - IČ"/>
          <w:tag w:val="Investor - IČ"/>
          <w:id w:val="-239400567"/>
          <w:placeholder>
            <w:docPart w:val="22C54548AA8F4C81A8D6146DADCA2519"/>
          </w:placeholder>
        </w:sdtPr>
        <w:sdtEndPr/>
        <w:sdtContent>
          <w:r w:rsidR="00D2688E">
            <w:t>00281859</w:t>
          </w:r>
        </w:sdtContent>
      </w:sdt>
    </w:p>
    <w:p w:rsidR="00445117" w:rsidRDefault="00445117" w:rsidP="00445117">
      <w:pPr>
        <w:pStyle w:val="Nadpis3"/>
      </w:pPr>
      <w:r w:rsidRPr="00445117">
        <w:t>Údaje o zpracovateli projektové dokumentace</w:t>
      </w:r>
    </w:p>
    <w:p w:rsidR="0058143B" w:rsidRDefault="00386C44" w:rsidP="0058143B">
      <w:pPr>
        <w:pStyle w:val="Nadpis4"/>
      </w:pPr>
      <w:r>
        <w:t>Zpracovatel dokumentace</w:t>
      </w:r>
    </w:p>
    <w:p w:rsidR="00386C44" w:rsidRPr="00867CA4" w:rsidRDefault="00386C44" w:rsidP="00386C44">
      <w:r>
        <w:t>Jméno:</w:t>
      </w:r>
      <w:r>
        <w:tab/>
      </w:r>
      <w:r>
        <w:tab/>
      </w:r>
      <w:r w:rsidR="00EC0D1E">
        <w:fldChar w:fldCharType="begin"/>
      </w:r>
      <w:r w:rsidR="00EC0D1E">
        <w:instrText xml:space="preserve"> REF Zpracovatel_Jméno \h </w:instrText>
      </w:r>
      <w:r w:rsidR="00EC0D1E">
        <w:fldChar w:fldCharType="separate"/>
      </w:r>
      <w:sdt>
        <w:sdtPr>
          <w:alias w:val="Zpracovatel - Jméno"/>
          <w:tag w:val="Zpracovatel - Jméno"/>
          <w:id w:val="1521356402"/>
          <w:lock w:val="sdtLocked"/>
          <w:placeholder>
            <w:docPart w:val="6CF59EE0767844999558AFD0D517AD33"/>
          </w:placeholder>
        </w:sdtPr>
        <w:sdtContent>
          <w:r w:rsidR="00D12517">
            <w:t>TOLZA, spol. s r.o.</w:t>
          </w:r>
        </w:sdtContent>
      </w:sdt>
      <w:r w:rsidR="00EC0D1E">
        <w:fldChar w:fldCharType="end"/>
      </w:r>
    </w:p>
    <w:p w:rsidR="00386C44" w:rsidRDefault="00386C44" w:rsidP="00386C44">
      <w:r>
        <w:t>Sídlo:</w:t>
      </w:r>
      <w:r>
        <w:tab/>
      </w:r>
      <w:r>
        <w:tab/>
      </w:r>
      <w:r w:rsidR="00EC0D1E">
        <w:fldChar w:fldCharType="begin"/>
      </w:r>
      <w:r w:rsidR="00EC0D1E">
        <w:instrText xml:space="preserve"> REF Zpracovatel_Adresa \h </w:instrText>
      </w:r>
      <w:r w:rsidR="00EC0D1E">
        <w:fldChar w:fldCharType="separate"/>
      </w:r>
      <w:sdt>
        <w:sdtPr>
          <w:alias w:val="Zpracovatel - Adresa"/>
          <w:tag w:val="Zpracovatel - Adresa"/>
          <w:id w:val="-218902749"/>
          <w:lock w:val="sdtLocked"/>
          <w:placeholder>
            <w:docPart w:val="03443F2D8925480D8C00FD7513B9DB3A"/>
          </w:placeholder>
        </w:sdtPr>
        <w:sdtContent>
          <w:r w:rsidR="00D12517" w:rsidRPr="00867CA4">
            <w:t>Kaštanová 539/64</w:t>
          </w:r>
        </w:sdtContent>
      </w:sdt>
      <w:r w:rsidR="00EC0D1E">
        <w:fldChar w:fldCharType="end"/>
      </w:r>
    </w:p>
    <w:p w:rsidR="005212DD" w:rsidRPr="00867CA4" w:rsidRDefault="00EC31DD" w:rsidP="005212DD">
      <w:r>
        <w:tab/>
      </w:r>
      <w:r>
        <w:tab/>
      </w:r>
      <w:r>
        <w:tab/>
      </w:r>
      <w:r>
        <w:fldChar w:fldCharType="begin"/>
      </w:r>
      <w:r>
        <w:instrText xml:space="preserve"> REF Zpracovatel_PSČ_Město \h </w:instrText>
      </w:r>
      <w:r>
        <w:fldChar w:fldCharType="separate"/>
      </w:r>
      <w:sdt>
        <w:sdtPr>
          <w:alias w:val="Zpracovatel - PSČ Město"/>
          <w:tag w:val="Zpracovatel - PSČ Město"/>
          <w:id w:val="-1334530861"/>
          <w:lock w:val="sdtLocked"/>
          <w:placeholder>
            <w:docPart w:val="0B17B09B90C34870A165EC92B27126DC"/>
          </w:placeholder>
        </w:sdtPr>
        <w:sdtContent>
          <w:r w:rsidR="00D12517">
            <w:t>620 00 Brno</w:t>
          </w:r>
        </w:sdtContent>
      </w:sdt>
      <w:r>
        <w:fldChar w:fldCharType="end"/>
      </w:r>
    </w:p>
    <w:p w:rsidR="00386C44" w:rsidRPr="00867CA4" w:rsidRDefault="00386C44" w:rsidP="00386C44">
      <w:r>
        <w:t xml:space="preserve">IČ: </w:t>
      </w:r>
      <w:r>
        <w:tab/>
      </w:r>
      <w:r>
        <w:tab/>
      </w:r>
      <w:r>
        <w:tab/>
      </w:r>
      <w:sdt>
        <w:sdtPr>
          <w:alias w:val="Zpracovatel - IČ"/>
          <w:id w:val="313762923"/>
          <w:lock w:val="sdtLocked"/>
          <w:placeholder>
            <w:docPart w:val="57D27FA749354B3385E0EEBB91121BFD"/>
          </w:placeholder>
        </w:sdtPr>
        <w:sdtEndPr/>
        <w:sdtContent>
          <w:r w:rsidR="001908CC">
            <w:t>269 70 678</w:t>
          </w:r>
          <w:bookmarkStart w:id="14" w:name="_GoBack"/>
          <w:bookmarkEnd w:id="14"/>
        </w:sdtContent>
      </w:sdt>
    </w:p>
    <w:p w:rsidR="005212DD" w:rsidRDefault="005212DD" w:rsidP="00386C44">
      <w:pPr>
        <w:spacing w:before="120"/>
      </w:pPr>
      <w:r>
        <w:t>Web:</w:t>
      </w:r>
      <w:r>
        <w:tab/>
      </w:r>
      <w:r>
        <w:tab/>
      </w:r>
      <w:r w:rsidRPr="005212DD">
        <w:t>http://www.tolza.cz/</w:t>
      </w:r>
    </w:p>
    <w:p w:rsidR="00386C44" w:rsidRDefault="00386C44" w:rsidP="00386C44">
      <w:pPr>
        <w:spacing w:before="120"/>
      </w:pPr>
      <w:r>
        <w:t>Hlavní projektant:</w:t>
      </w:r>
      <w:r>
        <w:tab/>
      </w:r>
      <w:r w:rsidR="0000089F">
        <w:t>Jaromír Křupka</w:t>
      </w:r>
    </w:p>
    <w:p w:rsidR="00386C44" w:rsidRDefault="00386C44" w:rsidP="00386C44">
      <w:r>
        <w:tab/>
      </w:r>
      <w:r>
        <w:tab/>
      </w:r>
      <w:r>
        <w:tab/>
        <w:t xml:space="preserve">Tel.: </w:t>
      </w:r>
      <w:r w:rsidR="005212DD" w:rsidRPr="005212DD">
        <w:t>+420</w:t>
      </w:r>
      <w:r w:rsidR="0000089F">
        <w:t> 724 596 462</w:t>
      </w:r>
    </w:p>
    <w:p w:rsidR="00386C44" w:rsidRPr="00386C44" w:rsidRDefault="00386C44" w:rsidP="00386C44">
      <w:r>
        <w:tab/>
      </w:r>
      <w:r>
        <w:tab/>
      </w:r>
      <w:r>
        <w:tab/>
        <w:t xml:space="preserve">Email: </w:t>
      </w:r>
      <w:r w:rsidR="0000089F">
        <w:t>rupka.jaromir</w:t>
      </w:r>
      <w:r w:rsidR="005212DD" w:rsidRPr="005212DD">
        <w:t>@tolza.cz</w:t>
      </w:r>
    </w:p>
    <w:p w:rsidR="00386C44" w:rsidRDefault="00386C44" w:rsidP="00386C44">
      <w:pPr>
        <w:pStyle w:val="Nadpis4"/>
      </w:pPr>
      <w:r>
        <w:t>Odpovědný projektant</w:t>
      </w:r>
    </w:p>
    <w:p w:rsidR="00386C44" w:rsidRDefault="00386C44" w:rsidP="00386C44">
      <w:r>
        <w:t>Jméno:</w:t>
      </w:r>
      <w:r>
        <w:tab/>
      </w:r>
      <w:r>
        <w:tab/>
      </w:r>
      <w:r w:rsidR="005212DD" w:rsidRPr="005212DD">
        <w:t>Ing. arch. Jiří Gerő, Ph.D., DPEA</w:t>
      </w:r>
    </w:p>
    <w:p w:rsidR="005212DD" w:rsidRDefault="005212DD" w:rsidP="00386C44">
      <w:r w:rsidRPr="005212DD">
        <w:t xml:space="preserve">Číslo autorizace </w:t>
      </w:r>
      <w:r>
        <w:tab/>
      </w:r>
      <w:r w:rsidRPr="005212DD">
        <w:t>ČKA: 03</w:t>
      </w:r>
      <w:r w:rsidR="00034EC2">
        <w:t> </w:t>
      </w:r>
      <w:r w:rsidRPr="005212DD">
        <w:t>412</w:t>
      </w:r>
    </w:p>
    <w:p w:rsidR="00034EC2" w:rsidRDefault="00034EC2" w:rsidP="00034EC2">
      <w:r>
        <w:t>Sídlo:</w:t>
      </w:r>
      <w:r>
        <w:tab/>
      </w:r>
      <w:r>
        <w:tab/>
      </w:r>
      <w:r w:rsidRPr="00034EC2">
        <w:t>Žilkova 83, 621 00 Brno</w:t>
      </w:r>
    </w:p>
    <w:p w:rsidR="00034EC2" w:rsidRDefault="00034EC2" w:rsidP="00034EC2">
      <w:r>
        <w:t>Web:</w:t>
      </w:r>
      <w:r>
        <w:tab/>
      </w:r>
      <w:r>
        <w:tab/>
      </w:r>
      <w:hyperlink r:id="rId17" w:history="1">
        <w:r w:rsidRPr="00034EC2">
          <w:t>http://www.gero.cz/</w:t>
        </w:r>
      </w:hyperlink>
    </w:p>
    <w:p w:rsidR="00034EC2" w:rsidRDefault="00034EC2" w:rsidP="00034EC2">
      <w:r>
        <w:t>Tel.:</w:t>
      </w:r>
      <w:r>
        <w:tab/>
      </w:r>
      <w:r>
        <w:tab/>
      </w:r>
      <w:r>
        <w:tab/>
      </w:r>
      <w:r w:rsidRPr="00034EC2">
        <w:t>+420 732 969 058</w:t>
      </w:r>
      <w:r>
        <w:tab/>
      </w:r>
    </w:p>
    <w:p w:rsidR="00034EC2" w:rsidRDefault="00034EC2" w:rsidP="00034EC2">
      <w:r>
        <w:t>Email:</w:t>
      </w:r>
      <w:r>
        <w:tab/>
      </w:r>
      <w:r>
        <w:tab/>
      </w:r>
      <w:r w:rsidRPr="00034EC2">
        <w:t>atelier</w:t>
      </w:r>
      <w:r w:rsidR="00C71896">
        <w:t>@</w:t>
      </w:r>
      <w:r w:rsidRPr="00034EC2">
        <w:t>gero.cz</w:t>
      </w:r>
    </w:p>
    <w:p w:rsidR="00572A4A" w:rsidRPr="00386C44" w:rsidRDefault="00572A4A" w:rsidP="00386C44"/>
    <w:p w:rsidR="00386C44" w:rsidRDefault="00386C44" w:rsidP="00386C44">
      <w:pPr>
        <w:pStyle w:val="Nadpis4"/>
      </w:pPr>
      <w:r>
        <w:t>Zpracovatelé dílčí části projektové dokumentace</w:t>
      </w:r>
    </w:p>
    <w:p w:rsidR="00572A4A" w:rsidRPr="004034F8" w:rsidRDefault="00FE62EF" w:rsidP="0000478F">
      <w:pPr>
        <w:pStyle w:val="Doplnit"/>
        <w:rPr>
          <w:b/>
          <w:color w:val="auto"/>
        </w:rPr>
      </w:pPr>
      <w:r w:rsidRPr="004034F8">
        <w:rPr>
          <w:b/>
          <w:color w:val="auto"/>
        </w:rPr>
        <w:t>Požárně bezpečnostní řešení</w:t>
      </w:r>
      <w:r w:rsidR="00572A4A" w:rsidRPr="004034F8">
        <w:rPr>
          <w:b/>
          <w:color w:val="auto"/>
        </w:rPr>
        <w:t>:</w:t>
      </w:r>
    </w:p>
    <w:p w:rsidR="00572A4A" w:rsidRPr="00FE62EF" w:rsidRDefault="00572A4A" w:rsidP="0000478F">
      <w:pPr>
        <w:pStyle w:val="Doplnit"/>
        <w:rPr>
          <w:color w:val="auto"/>
        </w:rPr>
      </w:pPr>
      <w:r w:rsidRPr="00FE62EF">
        <w:rPr>
          <w:color w:val="auto"/>
        </w:rPr>
        <w:t>Jméno:</w:t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r w:rsidR="00FE62EF" w:rsidRPr="00FE62EF">
        <w:rPr>
          <w:color w:val="auto"/>
        </w:rPr>
        <w:t>Ladislava Surá</w:t>
      </w:r>
    </w:p>
    <w:p w:rsidR="00572A4A" w:rsidRPr="00FE62EF" w:rsidRDefault="00572A4A" w:rsidP="0000478F">
      <w:pPr>
        <w:pStyle w:val="Doplnit"/>
        <w:rPr>
          <w:color w:val="auto"/>
        </w:rPr>
      </w:pPr>
      <w:r w:rsidRPr="00FE62EF">
        <w:rPr>
          <w:color w:val="auto"/>
        </w:rPr>
        <w:t>Sídlo:</w:t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r w:rsidR="00FE62EF" w:rsidRPr="00FE62EF">
        <w:rPr>
          <w:color w:val="auto"/>
        </w:rPr>
        <w:t>Barvy 18, 638 00 Brno</w:t>
      </w:r>
    </w:p>
    <w:p w:rsidR="00572A4A" w:rsidRPr="00FE62EF" w:rsidRDefault="00572A4A" w:rsidP="0000478F">
      <w:pPr>
        <w:pStyle w:val="Doplnit"/>
        <w:rPr>
          <w:color w:val="auto"/>
        </w:rPr>
      </w:pPr>
      <w:r w:rsidRPr="00FE62EF">
        <w:rPr>
          <w:color w:val="auto"/>
        </w:rPr>
        <w:t>IČ:</w:t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r w:rsidR="00FE62EF" w:rsidRPr="00FE62EF">
        <w:rPr>
          <w:color w:val="auto"/>
        </w:rPr>
        <w:t>633 70 913</w:t>
      </w:r>
    </w:p>
    <w:p w:rsidR="00572A4A" w:rsidRPr="00FE62EF" w:rsidRDefault="00FE62EF" w:rsidP="0000478F">
      <w:pPr>
        <w:pStyle w:val="Doplnit"/>
        <w:rPr>
          <w:color w:val="auto"/>
        </w:rPr>
      </w:pPr>
      <w:r w:rsidRPr="00FE62EF">
        <w:rPr>
          <w:color w:val="auto"/>
        </w:rPr>
        <w:t>OZO v PO č. osvědčení Z-255/95</w:t>
      </w:r>
    </w:p>
    <w:p w:rsidR="004538D5" w:rsidRPr="00FE62EF" w:rsidRDefault="004538D5" w:rsidP="0000478F">
      <w:pPr>
        <w:pStyle w:val="Doplnit"/>
        <w:rPr>
          <w:color w:val="auto"/>
        </w:rPr>
      </w:pPr>
      <w:r w:rsidRPr="00FE62EF">
        <w:rPr>
          <w:color w:val="auto"/>
        </w:rPr>
        <w:t>Tel.:</w:t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r w:rsidR="00FE62EF" w:rsidRPr="00FE62EF">
        <w:rPr>
          <w:color w:val="auto"/>
        </w:rPr>
        <w:t xml:space="preserve">723 571 521 </w:t>
      </w:r>
    </w:p>
    <w:p w:rsidR="004538D5" w:rsidRDefault="004538D5" w:rsidP="0000478F">
      <w:pPr>
        <w:pStyle w:val="Doplnit"/>
        <w:rPr>
          <w:color w:val="auto"/>
        </w:rPr>
      </w:pPr>
      <w:r w:rsidRPr="00FE62EF">
        <w:rPr>
          <w:color w:val="auto"/>
        </w:rPr>
        <w:t xml:space="preserve">Email: </w:t>
      </w:r>
      <w:r w:rsidRPr="00FE62EF">
        <w:rPr>
          <w:color w:val="auto"/>
        </w:rPr>
        <w:tab/>
      </w:r>
      <w:r w:rsidRPr="00FE62EF">
        <w:rPr>
          <w:color w:val="auto"/>
        </w:rPr>
        <w:tab/>
      </w:r>
      <w:hyperlink r:id="rId18" w:history="1">
        <w:r w:rsidR="00FE62EF" w:rsidRPr="00F51353">
          <w:rPr>
            <w:rStyle w:val="Hypertextovodkaz"/>
          </w:rPr>
          <w:t>ladislavasura@seznam.cz</w:t>
        </w:r>
      </w:hyperlink>
    </w:p>
    <w:p w:rsidR="00FE62EF" w:rsidRPr="00FE62EF" w:rsidRDefault="00FE62EF" w:rsidP="0000478F">
      <w:pPr>
        <w:pStyle w:val="Doplnit"/>
        <w:rPr>
          <w:color w:val="auto"/>
        </w:rPr>
      </w:pPr>
    </w:p>
    <w:p w:rsidR="00572A4A" w:rsidRPr="004034F8" w:rsidRDefault="00572A4A" w:rsidP="0000478F">
      <w:pPr>
        <w:pStyle w:val="Doplnit"/>
        <w:rPr>
          <w:b/>
          <w:color w:val="auto"/>
        </w:rPr>
      </w:pPr>
      <w:r w:rsidRPr="004034F8">
        <w:rPr>
          <w:b/>
          <w:color w:val="auto"/>
        </w:rPr>
        <w:t>Technika prostředí staveb</w:t>
      </w:r>
      <w:r w:rsidR="00FE62EF" w:rsidRPr="004034F8">
        <w:rPr>
          <w:b/>
          <w:color w:val="auto"/>
        </w:rPr>
        <w:t>:</w:t>
      </w:r>
      <w:r w:rsidRPr="004034F8">
        <w:rPr>
          <w:b/>
          <w:color w:val="auto"/>
        </w:rPr>
        <w:t xml:space="preserve"> ZTI</w:t>
      </w:r>
    </w:p>
    <w:p w:rsidR="004034F8" w:rsidRPr="004034F8" w:rsidRDefault="004034F8" w:rsidP="004034F8">
      <w:pPr>
        <w:pStyle w:val="Doplnit"/>
        <w:rPr>
          <w:color w:val="auto"/>
        </w:rPr>
      </w:pPr>
      <w:r w:rsidRPr="004034F8">
        <w:rPr>
          <w:color w:val="auto"/>
        </w:rPr>
        <w:t>Jméno:</w:t>
      </w:r>
      <w:r w:rsidRPr="004034F8">
        <w:rPr>
          <w:color w:val="auto"/>
        </w:rPr>
        <w:tab/>
      </w:r>
      <w:r w:rsidRPr="004034F8">
        <w:rPr>
          <w:color w:val="auto"/>
        </w:rPr>
        <w:tab/>
        <w:t>Ing. Miroslav Hrbaček</w:t>
      </w:r>
    </w:p>
    <w:p w:rsidR="004034F8" w:rsidRPr="004034F8" w:rsidRDefault="004034F8" w:rsidP="004034F8">
      <w:pPr>
        <w:pStyle w:val="Doplnit"/>
        <w:rPr>
          <w:color w:val="auto"/>
        </w:rPr>
      </w:pPr>
      <w:r w:rsidRPr="004034F8">
        <w:rPr>
          <w:color w:val="auto"/>
        </w:rPr>
        <w:t>Sídlo:</w:t>
      </w:r>
      <w:r w:rsidRPr="004034F8">
        <w:rPr>
          <w:color w:val="auto"/>
        </w:rPr>
        <w:tab/>
      </w:r>
      <w:r w:rsidRPr="004034F8">
        <w:rPr>
          <w:color w:val="auto"/>
        </w:rPr>
        <w:tab/>
        <w:t>Bořetická 4077/19</w:t>
      </w:r>
    </w:p>
    <w:p w:rsidR="004034F8" w:rsidRPr="004034F8" w:rsidRDefault="004034F8" w:rsidP="004034F8">
      <w:pPr>
        <w:pStyle w:val="Doplnit"/>
        <w:rPr>
          <w:color w:val="auto"/>
        </w:rPr>
      </w:pPr>
      <w:r w:rsidRPr="004034F8">
        <w:rPr>
          <w:color w:val="auto"/>
        </w:rPr>
        <w:t>IČ:</w:t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r w:rsidRPr="004034F8">
        <w:rPr>
          <w:color w:val="auto"/>
        </w:rPr>
        <w:tab/>
        <w:t>06240739</w:t>
      </w:r>
    </w:p>
    <w:p w:rsidR="004034F8" w:rsidRPr="004034F8" w:rsidRDefault="004034F8" w:rsidP="004034F8">
      <w:pPr>
        <w:pStyle w:val="Doplnit"/>
        <w:rPr>
          <w:color w:val="auto"/>
        </w:rPr>
      </w:pPr>
      <w:r w:rsidRPr="004034F8">
        <w:rPr>
          <w:color w:val="auto"/>
        </w:rPr>
        <w:t>Tel.:</w:t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r w:rsidRPr="004034F8">
        <w:rPr>
          <w:color w:val="auto"/>
        </w:rPr>
        <w:tab/>
        <w:t>776 385 952</w:t>
      </w:r>
    </w:p>
    <w:p w:rsidR="004034F8" w:rsidRDefault="004034F8" w:rsidP="004034F8">
      <w:pPr>
        <w:pStyle w:val="Doplnit"/>
        <w:rPr>
          <w:rStyle w:val="Hypertextovodkaz"/>
        </w:rPr>
      </w:pPr>
      <w:r w:rsidRPr="004034F8">
        <w:rPr>
          <w:color w:val="auto"/>
        </w:rPr>
        <w:t xml:space="preserve">Email: </w:t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hyperlink r:id="rId19" w:history="1">
        <w:r w:rsidR="00B9791F" w:rsidRPr="00F51353">
          <w:rPr>
            <w:rStyle w:val="Hypertextovodkaz"/>
          </w:rPr>
          <w:t>m.hrbacek@projekcezti.cz</w:t>
        </w:r>
      </w:hyperlink>
    </w:p>
    <w:p w:rsidR="00FA496C" w:rsidRDefault="00FA496C" w:rsidP="004034F8">
      <w:pPr>
        <w:pStyle w:val="Doplnit"/>
        <w:rPr>
          <w:color w:val="auto"/>
        </w:rPr>
      </w:pPr>
    </w:p>
    <w:p w:rsidR="00FA496C" w:rsidRPr="00FA496C" w:rsidRDefault="00FA496C" w:rsidP="00FA496C">
      <w:pPr>
        <w:pStyle w:val="Doplnit"/>
        <w:rPr>
          <w:b/>
          <w:color w:val="auto"/>
        </w:rPr>
      </w:pPr>
      <w:r w:rsidRPr="00FA496C">
        <w:rPr>
          <w:b/>
          <w:color w:val="auto"/>
        </w:rPr>
        <w:t>Technika prostředí staveb: vzduchotechnika - REKUPERACE</w:t>
      </w:r>
    </w:p>
    <w:p w:rsidR="00FA496C" w:rsidRDefault="00FA496C" w:rsidP="000A5088">
      <w:r>
        <w:t>Jméno:</w:t>
      </w:r>
      <w:r>
        <w:tab/>
      </w:r>
      <w:r>
        <w:tab/>
        <w:t>Ing. J</w:t>
      </w:r>
      <w:r w:rsidR="000A5088">
        <w:t>iří Boudný</w:t>
      </w:r>
    </w:p>
    <w:p w:rsidR="00FA496C" w:rsidRDefault="00FA496C" w:rsidP="00FA496C">
      <w:r>
        <w:t>Email:</w:t>
      </w:r>
      <w:r w:rsidRPr="004538D5">
        <w:t xml:space="preserve"> </w:t>
      </w:r>
      <w:r>
        <w:tab/>
      </w:r>
      <w:r>
        <w:tab/>
      </w:r>
      <w:hyperlink r:id="rId20" w:history="1">
        <w:r w:rsidRPr="009062C5">
          <w:rPr>
            <w:rStyle w:val="Hypertextovodkaz"/>
          </w:rPr>
          <w:t>st.jose@email.cz</w:t>
        </w:r>
      </w:hyperlink>
    </w:p>
    <w:p w:rsidR="00FA496C" w:rsidRDefault="00FA496C" w:rsidP="004034F8">
      <w:pPr>
        <w:pStyle w:val="Doplnit"/>
        <w:rPr>
          <w:color w:val="auto"/>
        </w:rPr>
      </w:pPr>
    </w:p>
    <w:p w:rsidR="00FE62EF" w:rsidRPr="004034F8" w:rsidRDefault="00FE62EF" w:rsidP="00FE62EF">
      <w:pPr>
        <w:pStyle w:val="Doplnit"/>
        <w:rPr>
          <w:b/>
          <w:color w:val="auto"/>
        </w:rPr>
      </w:pPr>
      <w:r w:rsidRPr="004034F8">
        <w:rPr>
          <w:b/>
          <w:color w:val="auto"/>
        </w:rPr>
        <w:t>Technika prostředí staveb: Vytápění</w:t>
      </w:r>
    </w:p>
    <w:p w:rsidR="00FE62EF" w:rsidRPr="004034F8" w:rsidRDefault="00FE62EF" w:rsidP="00FE62EF">
      <w:pPr>
        <w:pStyle w:val="Doplnit"/>
        <w:rPr>
          <w:color w:val="auto"/>
        </w:rPr>
      </w:pPr>
      <w:r w:rsidRPr="004034F8">
        <w:rPr>
          <w:color w:val="auto"/>
        </w:rPr>
        <w:t>Jméno:</w:t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r w:rsidR="004034F8" w:rsidRPr="004034F8">
        <w:rPr>
          <w:color w:val="auto"/>
        </w:rPr>
        <w:t>TPS PROJEKT s.r.o.</w:t>
      </w:r>
    </w:p>
    <w:p w:rsidR="00FE62EF" w:rsidRPr="004034F8" w:rsidRDefault="00FE62EF" w:rsidP="00FE62EF">
      <w:pPr>
        <w:pStyle w:val="Doplnit"/>
        <w:rPr>
          <w:color w:val="auto"/>
        </w:rPr>
      </w:pPr>
      <w:r w:rsidRPr="004034F8">
        <w:rPr>
          <w:color w:val="auto"/>
        </w:rPr>
        <w:t>Sídlo:</w:t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r w:rsidR="004034F8" w:rsidRPr="004034F8">
        <w:rPr>
          <w:color w:val="auto"/>
        </w:rPr>
        <w:t>Havlíčkova 134/20, 602 00</w:t>
      </w:r>
      <w:r w:rsidR="004034F8">
        <w:rPr>
          <w:color w:val="auto"/>
        </w:rPr>
        <w:t xml:space="preserve"> </w:t>
      </w:r>
      <w:r w:rsidR="004034F8" w:rsidRPr="004034F8">
        <w:rPr>
          <w:color w:val="auto"/>
        </w:rPr>
        <w:t>Brno</w:t>
      </w:r>
    </w:p>
    <w:p w:rsidR="00FE62EF" w:rsidRDefault="00FE62EF" w:rsidP="00FE62EF">
      <w:pPr>
        <w:pStyle w:val="Doplnit"/>
        <w:rPr>
          <w:color w:val="auto"/>
        </w:rPr>
      </w:pPr>
      <w:r w:rsidRPr="004034F8">
        <w:rPr>
          <w:color w:val="auto"/>
        </w:rPr>
        <w:t>IČ:</w:t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r w:rsidRPr="004034F8">
        <w:rPr>
          <w:color w:val="auto"/>
        </w:rPr>
        <w:tab/>
      </w:r>
      <w:r w:rsidR="004034F8" w:rsidRPr="004034F8">
        <w:rPr>
          <w:color w:val="auto"/>
        </w:rPr>
        <w:t>06701094</w:t>
      </w:r>
    </w:p>
    <w:p w:rsidR="00D20C47" w:rsidRDefault="00D20C47" w:rsidP="00FE62EF">
      <w:pPr>
        <w:pStyle w:val="Doplnit"/>
        <w:rPr>
          <w:color w:val="auto"/>
        </w:rPr>
      </w:pPr>
      <w:r>
        <w:rPr>
          <w:color w:val="auto"/>
        </w:rPr>
        <w:t>Email:</w:t>
      </w:r>
      <w:r>
        <w:rPr>
          <w:color w:val="auto"/>
        </w:rPr>
        <w:tab/>
      </w:r>
      <w:r>
        <w:rPr>
          <w:color w:val="auto"/>
        </w:rPr>
        <w:tab/>
      </w:r>
      <w:hyperlink r:id="rId21" w:history="1">
        <w:r w:rsidR="00B9791F" w:rsidRPr="00F51353">
          <w:rPr>
            <w:rStyle w:val="Hypertextovodkaz"/>
          </w:rPr>
          <w:t>pavlica@tpsprojekt.cz</w:t>
        </w:r>
      </w:hyperlink>
    </w:p>
    <w:p w:rsidR="00FE62EF" w:rsidRDefault="00FE62EF" w:rsidP="00FE62EF">
      <w:pPr>
        <w:pStyle w:val="Doplnit"/>
      </w:pPr>
    </w:p>
    <w:p w:rsidR="00FE62EF" w:rsidRPr="004034F8" w:rsidRDefault="00FE62EF" w:rsidP="00FE62EF">
      <w:pPr>
        <w:pStyle w:val="Doplnit"/>
        <w:rPr>
          <w:b/>
          <w:color w:val="auto"/>
        </w:rPr>
      </w:pPr>
      <w:r w:rsidRPr="004034F8">
        <w:rPr>
          <w:b/>
          <w:color w:val="auto"/>
        </w:rPr>
        <w:t>Technika prostředí staveb: Elektro</w:t>
      </w:r>
    </w:p>
    <w:p w:rsidR="00D20C47" w:rsidRP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>Jméno:</w:t>
      </w:r>
      <w:r w:rsidRPr="00D20C47">
        <w:rPr>
          <w:color w:val="auto"/>
        </w:rPr>
        <w:tab/>
      </w:r>
      <w:r w:rsidRPr="00D20C47">
        <w:rPr>
          <w:color w:val="auto"/>
        </w:rPr>
        <w:tab/>
        <w:t>Miroslav Kozumplík</w:t>
      </w:r>
    </w:p>
    <w:p w:rsidR="00D20C47" w:rsidRP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>Autorizace:</w:t>
      </w:r>
      <w:r w:rsidRPr="00D20C47">
        <w:rPr>
          <w:color w:val="auto"/>
        </w:rPr>
        <w:tab/>
      </w:r>
      <w:r w:rsidRPr="00D20C47">
        <w:rPr>
          <w:color w:val="auto"/>
        </w:rPr>
        <w:tab/>
        <w:t>ČKAIT č. 1300040</w:t>
      </w:r>
    </w:p>
    <w:p w:rsidR="00D20C47" w:rsidRP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>Vypracoval:</w:t>
      </w:r>
      <w:r w:rsidRPr="00D20C47">
        <w:rPr>
          <w:color w:val="auto"/>
        </w:rPr>
        <w:tab/>
      </w:r>
      <w:r w:rsidRPr="00D20C47">
        <w:rPr>
          <w:color w:val="auto"/>
        </w:rPr>
        <w:tab/>
        <w:t>Ing. Jiří Vávra, Ph.D.</w:t>
      </w:r>
    </w:p>
    <w:p w:rsidR="00D20C47" w:rsidRP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>Sídlo:</w:t>
      </w:r>
      <w:r w:rsidRPr="00D20C47">
        <w:rPr>
          <w:color w:val="auto"/>
        </w:rPr>
        <w:tab/>
      </w:r>
      <w:r w:rsidRPr="00D20C47">
        <w:rPr>
          <w:color w:val="auto"/>
        </w:rPr>
        <w:tab/>
        <w:t>Mostiště 188, 594 01 Velké Meziříčí</w:t>
      </w:r>
    </w:p>
    <w:p w:rsidR="00D20C47" w:rsidRP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>IČ:</w:t>
      </w:r>
      <w:r w:rsidRPr="00D20C47">
        <w:rPr>
          <w:color w:val="auto"/>
        </w:rPr>
        <w:tab/>
      </w:r>
      <w:r w:rsidRPr="00D20C47">
        <w:rPr>
          <w:color w:val="auto"/>
        </w:rPr>
        <w:tab/>
      </w:r>
      <w:r w:rsidRPr="00D20C47">
        <w:rPr>
          <w:color w:val="auto"/>
        </w:rPr>
        <w:tab/>
        <w:t>764 63 338</w:t>
      </w:r>
    </w:p>
    <w:p w:rsidR="00D20C47" w:rsidRP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>Tel.:</w:t>
      </w:r>
      <w:r w:rsidRPr="00D20C47">
        <w:rPr>
          <w:color w:val="auto"/>
        </w:rPr>
        <w:tab/>
      </w:r>
      <w:r w:rsidRPr="00D20C47">
        <w:rPr>
          <w:color w:val="auto"/>
        </w:rPr>
        <w:tab/>
      </w:r>
      <w:r w:rsidRPr="00D20C47">
        <w:rPr>
          <w:color w:val="auto"/>
        </w:rPr>
        <w:tab/>
        <w:t>+420 734 150 130</w:t>
      </w:r>
    </w:p>
    <w:p w:rsidR="00D20C47" w:rsidRDefault="00D20C47" w:rsidP="00D20C47">
      <w:pPr>
        <w:pStyle w:val="Doplnit"/>
        <w:rPr>
          <w:color w:val="auto"/>
        </w:rPr>
      </w:pPr>
      <w:r w:rsidRPr="00D20C47">
        <w:rPr>
          <w:color w:val="auto"/>
        </w:rPr>
        <w:t xml:space="preserve">Email: </w:t>
      </w:r>
      <w:r w:rsidRPr="00D20C47">
        <w:rPr>
          <w:color w:val="auto"/>
        </w:rPr>
        <w:tab/>
      </w:r>
      <w:r w:rsidRPr="00D20C47">
        <w:rPr>
          <w:color w:val="auto"/>
        </w:rPr>
        <w:tab/>
      </w:r>
      <w:hyperlink r:id="rId22" w:history="1">
        <w:r w:rsidR="00B9791F" w:rsidRPr="00F51353">
          <w:rPr>
            <w:rStyle w:val="Hypertextovodkaz"/>
          </w:rPr>
          <w:t>jiriwavra@email.cz</w:t>
        </w:r>
      </w:hyperlink>
    </w:p>
    <w:p w:rsidR="00B9791F" w:rsidRDefault="00B9791F" w:rsidP="00D20C47">
      <w:pPr>
        <w:pStyle w:val="Doplnit"/>
        <w:rPr>
          <w:color w:val="auto"/>
        </w:rPr>
      </w:pPr>
    </w:p>
    <w:p w:rsidR="00B9791F" w:rsidRDefault="00B9791F" w:rsidP="00D20C47">
      <w:pPr>
        <w:pStyle w:val="Doplnit"/>
        <w:rPr>
          <w:color w:val="auto"/>
        </w:rPr>
      </w:pPr>
    </w:p>
    <w:p w:rsidR="00B9791F" w:rsidRDefault="00B9791F" w:rsidP="00D20C47">
      <w:pPr>
        <w:pStyle w:val="Doplnit"/>
        <w:rPr>
          <w:color w:val="auto"/>
        </w:rPr>
      </w:pPr>
    </w:p>
    <w:p w:rsidR="000A5088" w:rsidRDefault="000A5088" w:rsidP="00D20C47">
      <w:pPr>
        <w:pStyle w:val="Doplnit"/>
        <w:rPr>
          <w:color w:val="auto"/>
        </w:rPr>
      </w:pPr>
    </w:p>
    <w:p w:rsidR="000A5088" w:rsidRDefault="000A5088" w:rsidP="00D20C47">
      <w:pPr>
        <w:pStyle w:val="Doplnit"/>
        <w:rPr>
          <w:color w:val="auto"/>
        </w:rPr>
      </w:pPr>
    </w:p>
    <w:p w:rsidR="000A5088" w:rsidRDefault="000A5088" w:rsidP="00D20C47">
      <w:pPr>
        <w:pStyle w:val="Doplnit"/>
        <w:rPr>
          <w:color w:val="auto"/>
        </w:rPr>
      </w:pPr>
    </w:p>
    <w:p w:rsidR="00B9791F" w:rsidRDefault="00B9791F" w:rsidP="00D20C47">
      <w:pPr>
        <w:pStyle w:val="Doplnit"/>
        <w:rPr>
          <w:color w:val="auto"/>
        </w:rPr>
      </w:pPr>
    </w:p>
    <w:p w:rsidR="00B9791F" w:rsidRDefault="00B9791F" w:rsidP="00D20C47">
      <w:pPr>
        <w:pStyle w:val="Doplnit"/>
        <w:rPr>
          <w:color w:val="auto"/>
        </w:rPr>
      </w:pPr>
    </w:p>
    <w:p w:rsidR="00B9791F" w:rsidRDefault="00B9791F" w:rsidP="00D20C47">
      <w:pPr>
        <w:pStyle w:val="Doplnit"/>
        <w:rPr>
          <w:color w:val="auto"/>
        </w:rPr>
      </w:pPr>
    </w:p>
    <w:p w:rsidR="00FE62EF" w:rsidRDefault="00FE62EF" w:rsidP="0000478F">
      <w:pPr>
        <w:pStyle w:val="Doplnit"/>
      </w:pPr>
    </w:p>
    <w:p w:rsidR="00EC51FF" w:rsidRDefault="00B930B3" w:rsidP="00B930B3">
      <w:pPr>
        <w:pStyle w:val="Nadpis2"/>
      </w:pPr>
      <w:r w:rsidRPr="00B930B3">
        <w:t>Členění stavby na objekty a technická a technologická zařízení</w:t>
      </w:r>
    </w:p>
    <w:p w:rsidR="00454E7F" w:rsidRDefault="00454E7F" w:rsidP="00D2688E">
      <w:r>
        <w:t xml:space="preserve">Stavba bude členěna na tři části. Jedna z částí bude rekonstrukce budovy. Další část </w:t>
      </w:r>
      <w:r w:rsidR="005361E2">
        <w:t>je odvodnění objektu. Třetí část je stavba altánku u obje</w:t>
      </w:r>
      <w:r w:rsidR="004034F8">
        <w:t>k</w:t>
      </w:r>
      <w:r w:rsidR="005361E2">
        <w:t xml:space="preserve">tu. </w:t>
      </w:r>
    </w:p>
    <w:p w:rsidR="00B930B3" w:rsidRPr="00B930B3" w:rsidRDefault="00B930B3" w:rsidP="00B930B3">
      <w:pPr>
        <w:pStyle w:val="Nadpis2"/>
        <w:rPr>
          <w:b w:val="0"/>
        </w:rPr>
      </w:pPr>
      <w:r>
        <w:t>seznam vstupních dokladů</w:t>
      </w:r>
    </w:p>
    <w:p w:rsidR="00D20C47" w:rsidRPr="00D20C47" w:rsidRDefault="00D20C47" w:rsidP="0000478F">
      <w:pPr>
        <w:pStyle w:val="Doplnit"/>
        <w:rPr>
          <w:color w:val="auto"/>
        </w:rPr>
      </w:pPr>
      <w:r w:rsidRPr="00D20C47">
        <w:rPr>
          <w:color w:val="auto"/>
        </w:rPr>
        <w:t>Zadání projektu – smlouva o dílo + příloha č.1 - specifikace</w:t>
      </w:r>
    </w:p>
    <w:p w:rsidR="007072F3" w:rsidRPr="00D20C47" w:rsidRDefault="003513B2" w:rsidP="0000478F">
      <w:pPr>
        <w:pStyle w:val="Doplnit"/>
        <w:rPr>
          <w:color w:val="auto"/>
        </w:rPr>
      </w:pPr>
      <w:r w:rsidRPr="00D20C47">
        <w:rPr>
          <w:color w:val="auto"/>
        </w:rPr>
        <w:t>Pasport stavby</w:t>
      </w:r>
    </w:p>
    <w:p w:rsidR="003513B2" w:rsidRPr="00D20C47" w:rsidRDefault="003513B2" w:rsidP="0000478F">
      <w:pPr>
        <w:pStyle w:val="Doplnit"/>
        <w:rPr>
          <w:color w:val="auto"/>
        </w:rPr>
      </w:pPr>
      <w:r w:rsidRPr="00D20C47">
        <w:rPr>
          <w:color w:val="auto"/>
        </w:rPr>
        <w:t>Obhlídka stavby</w:t>
      </w:r>
      <w:r w:rsidR="00D20C47" w:rsidRPr="00D20C47">
        <w:rPr>
          <w:color w:val="auto"/>
        </w:rPr>
        <w:t xml:space="preserve"> - fotodokumentace</w:t>
      </w:r>
    </w:p>
    <w:p w:rsidR="003513B2" w:rsidRPr="00D20C47" w:rsidRDefault="003513B2" w:rsidP="0000478F">
      <w:pPr>
        <w:pStyle w:val="Doplnit"/>
        <w:rPr>
          <w:color w:val="auto"/>
        </w:rPr>
      </w:pPr>
      <w:r w:rsidRPr="00D20C47">
        <w:rPr>
          <w:color w:val="auto"/>
        </w:rPr>
        <w:t>Doměření dokumentace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C085E" w:rsidTr="00FD08C8">
        <w:trPr>
          <w:trHeight w:val="1418"/>
        </w:trPr>
        <w:tc>
          <w:tcPr>
            <w:tcW w:w="4531" w:type="dxa"/>
            <w:vAlign w:val="bottom"/>
          </w:tcPr>
          <w:p w:rsidR="004C085E" w:rsidRDefault="004C085E" w:rsidP="00FD08C8">
            <w:pPr>
              <w:ind w:left="0"/>
            </w:pPr>
            <w:r>
              <w:t xml:space="preserve">Datum: </w:t>
            </w:r>
            <w:r w:rsidR="00525F48">
              <w:fldChar w:fldCharType="begin"/>
            </w:r>
            <w:r w:rsidR="00525F48">
              <w:instrText xml:space="preserve"> REF  Datum \h </w:instrText>
            </w:r>
            <w:r w:rsidR="00525F48">
              <w:fldChar w:fldCharType="separate"/>
            </w:r>
            <w:sdt>
              <w:sdtPr>
                <w:alias w:val="Datum"/>
                <w:tag w:val="Datum"/>
                <w:id w:val="-793752477"/>
                <w:lock w:val="sdtLocked"/>
                <w:placeholder>
                  <w:docPart w:val="2EEBB777ABF2454A83BDC6AB29444FC8"/>
                </w:placeholder>
              </w:sdtPr>
              <w:sdtContent>
                <w:sdt>
                  <w:sdtPr>
                    <w:id w:val="-857501934"/>
                    <w:placeholder>
                      <w:docPart w:val="1ED4131B947A40CFBAC64E96CA4B7935"/>
                    </w:placeholder>
                    <w:date w:fullDate="2018-11-21T00:00:00Z">
                      <w:dateFormat w:val="dd.MM.yyyy"/>
                      <w:lid w:val="cs-CZ"/>
                      <w:storeMappedDataAs w:val="dateTime"/>
                      <w:calendar w:val="gregorian"/>
                    </w:date>
                  </w:sdtPr>
                  <w:sdtContent>
                    <w:r w:rsidR="00D12517">
                      <w:t>21.11.2018</w:t>
                    </w:r>
                  </w:sdtContent>
                </w:sdt>
              </w:sdtContent>
            </w:sdt>
            <w:r w:rsidR="00525F48">
              <w:fldChar w:fldCharType="end"/>
            </w:r>
          </w:p>
        </w:tc>
        <w:tc>
          <w:tcPr>
            <w:tcW w:w="4531" w:type="dxa"/>
            <w:vAlign w:val="bottom"/>
          </w:tcPr>
          <w:p w:rsidR="004C085E" w:rsidRDefault="004C085E" w:rsidP="00FD08C8">
            <w:pPr>
              <w:ind w:left="0"/>
              <w:jc w:val="right"/>
            </w:pPr>
            <w:r>
              <w:t xml:space="preserve">Vypracoval: </w:t>
            </w:r>
            <w:r w:rsidR="00525F48">
              <w:fldChar w:fldCharType="begin"/>
            </w:r>
            <w:r w:rsidR="00525F48">
              <w:instrText xml:space="preserve"> REF  Vypracoval \h </w:instrText>
            </w:r>
            <w:r w:rsidR="00525F48">
              <w:fldChar w:fldCharType="separate"/>
            </w:r>
            <w:sdt>
              <w:sdtPr>
                <w:alias w:val="Vypracoval"/>
                <w:tag w:val="Vypracoval"/>
                <w:id w:val="864788466"/>
                <w:lock w:val="sdtLocked"/>
                <w:placeholder>
                  <w:docPart w:val="A2E227884BD0461584FE6192CE175260"/>
                </w:placeholder>
              </w:sdtPr>
              <w:sdtContent>
                <w:sdt>
                  <w:sdtPr>
                    <w:alias w:val="Vypracoval"/>
                    <w:tag w:val="Vypracoval"/>
                    <w:id w:val="1804346653"/>
                    <w:lock w:val="sdtLocked"/>
                    <w:placeholder>
                      <w:docPart w:val="8A50A093CBA44BFA95D4621153860ED2"/>
                    </w:placeholder>
                    <w:dropDownList>
                      <w:listItem w:value="Zvolte položku."/>
                      <w:listItem w:displayText="Bc. Tomáš Červinka" w:value="Bc. Tomáš Červinka"/>
                      <w:listItem w:displayText="Jaromír Křupka" w:value="Jaromír Křupka"/>
                      <w:listItem w:displayText="Pavel Bartejs" w:value="Pavel Bartejs"/>
                      <w:listItem w:displayText="Michal Mikulík" w:value="Michal Mikulík"/>
                      <w:listItem w:displayText="Simona Dvořáková" w:value="Simona Dvořáková"/>
                    </w:dropDownList>
                  </w:sdtPr>
                  <w:sdtContent>
                    <w:r w:rsidR="00D12517">
                      <w:t>Simona Dvořáková</w:t>
                    </w:r>
                  </w:sdtContent>
                </w:sdt>
              </w:sdtContent>
            </w:sdt>
            <w:r w:rsidR="00525F48">
              <w:fldChar w:fldCharType="end"/>
            </w:r>
          </w:p>
        </w:tc>
      </w:tr>
    </w:tbl>
    <w:p w:rsidR="00A30D79" w:rsidRPr="00AB2C32" w:rsidRDefault="00A30D79" w:rsidP="004C085E">
      <w:pPr>
        <w:ind w:left="0"/>
      </w:pPr>
    </w:p>
    <w:sectPr w:rsidR="00A30D79" w:rsidRPr="00AB2C32" w:rsidSect="00B17E02">
      <w:headerReference w:type="default" r:id="rId23"/>
      <w:footerReference w:type="default" r:id="rId24"/>
      <w:type w:val="continuous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54B" w:rsidRDefault="005E654B" w:rsidP="008308BB">
      <w:pPr>
        <w:spacing w:line="240" w:lineRule="auto"/>
      </w:pPr>
      <w:r>
        <w:separator/>
      </w:r>
    </w:p>
  </w:endnote>
  <w:endnote w:type="continuationSeparator" w:id="0">
    <w:p w:rsidR="005E654B" w:rsidRDefault="005E654B" w:rsidP="008308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A61" w:rsidRPr="00624A61" w:rsidRDefault="00624A61" w:rsidP="00624A61">
    <w:pPr>
      <w:pStyle w:val="Zpat"/>
      <w:ind w:left="0"/>
      <w:rPr>
        <w:color w:val="808080" w:themeColor="background1" w:themeShade="80"/>
        <w:sz w:val="16"/>
        <w:szCs w:val="16"/>
      </w:rPr>
    </w:pPr>
    <w:r w:rsidRPr="00624A61">
      <w:rPr>
        <w:color w:val="808080" w:themeColor="background1" w:themeShade="80"/>
        <w:sz w:val="16"/>
        <w:szCs w:val="16"/>
      </w:rPr>
      <w:fldChar w:fldCharType="begin"/>
    </w:r>
    <w:r w:rsidRPr="00624A61">
      <w:rPr>
        <w:color w:val="808080" w:themeColor="background1" w:themeShade="80"/>
        <w:sz w:val="16"/>
        <w:szCs w:val="16"/>
      </w:rPr>
      <w:instrText xml:space="preserve"> REF Název \h  \* MERGEFORMAT </w:instrText>
    </w:r>
    <w:r w:rsidRPr="00624A61">
      <w:rPr>
        <w:color w:val="808080" w:themeColor="background1" w:themeShade="80"/>
        <w:sz w:val="16"/>
        <w:szCs w:val="16"/>
      </w:rPr>
    </w:r>
    <w:r w:rsidRPr="00624A61">
      <w:rPr>
        <w:color w:val="808080" w:themeColor="background1" w:themeShade="80"/>
        <w:sz w:val="16"/>
        <w:szCs w:val="16"/>
      </w:rPr>
      <w:fldChar w:fldCharType="separate"/>
    </w:r>
    <w:sdt>
      <w:sdtPr>
        <w:rPr>
          <w:color w:val="808080" w:themeColor="background1" w:themeShade="80"/>
          <w:sz w:val="16"/>
          <w:szCs w:val="16"/>
        </w:rPr>
        <w:alias w:val="Název dokumentu"/>
        <w:tag w:val="Název dokumentu"/>
        <w:id w:val="839969037"/>
        <w:lock w:val="sdtLocked"/>
        <w:placeholder>
          <w:docPart w:val="208C41C171164C3CA922FF330E0B41AD"/>
        </w:placeholder>
      </w:sdtPr>
      <w:sdtContent>
        <w:r w:rsidR="00D12517" w:rsidRPr="00D12517">
          <w:rPr>
            <w:color w:val="808080" w:themeColor="background1" w:themeShade="80"/>
            <w:sz w:val="16"/>
            <w:szCs w:val="16"/>
          </w:rPr>
          <w:t>Průvodní zpráva</w:t>
        </w:r>
      </w:sdtContent>
    </w:sdt>
    <w:r w:rsidRPr="00624A61">
      <w:rPr>
        <w:color w:val="808080" w:themeColor="background1" w:themeShade="80"/>
        <w:sz w:val="16"/>
        <w:szCs w:val="16"/>
      </w:rPr>
      <w:fldChar w:fldCharType="end"/>
    </w:r>
  </w:p>
  <w:p w:rsidR="00574877" w:rsidRPr="0066310E" w:rsidRDefault="0066310E" w:rsidP="00B21C92">
    <w:pPr>
      <w:pStyle w:val="Zpat"/>
      <w:ind w:hanging="284"/>
      <w:rPr>
        <w:color w:val="808080" w:themeColor="background1" w:themeShade="80"/>
        <w:sz w:val="16"/>
        <w:szCs w:val="16"/>
      </w:rPr>
    </w:pPr>
    <w:r w:rsidRPr="0066310E">
      <w:rPr>
        <w:color w:val="808080" w:themeColor="background1" w:themeShade="80"/>
        <w:sz w:val="16"/>
        <w:szCs w:val="16"/>
      </w:rPr>
      <w:fldChar w:fldCharType="begin"/>
    </w:r>
    <w:r w:rsidRPr="0066310E">
      <w:rPr>
        <w:color w:val="808080" w:themeColor="background1" w:themeShade="80"/>
        <w:sz w:val="16"/>
        <w:szCs w:val="16"/>
      </w:rPr>
      <w:instrText xml:space="preserve"> REF Datum \h </w:instrText>
    </w:r>
    <w:r>
      <w:rPr>
        <w:color w:val="808080" w:themeColor="background1" w:themeShade="80"/>
        <w:sz w:val="16"/>
        <w:szCs w:val="16"/>
      </w:rPr>
      <w:instrText xml:space="preserve"> \* MERGEFORMAT </w:instrText>
    </w:r>
    <w:r w:rsidRPr="0066310E">
      <w:rPr>
        <w:color w:val="808080" w:themeColor="background1" w:themeShade="80"/>
        <w:sz w:val="16"/>
        <w:szCs w:val="16"/>
      </w:rPr>
    </w:r>
    <w:r w:rsidRPr="0066310E">
      <w:rPr>
        <w:color w:val="808080" w:themeColor="background1" w:themeShade="80"/>
        <w:sz w:val="16"/>
        <w:szCs w:val="16"/>
      </w:rPr>
      <w:fldChar w:fldCharType="separate"/>
    </w:r>
    <w:sdt>
      <w:sdtPr>
        <w:rPr>
          <w:color w:val="808080" w:themeColor="background1" w:themeShade="80"/>
          <w:sz w:val="16"/>
          <w:szCs w:val="16"/>
        </w:rPr>
        <w:alias w:val="Datum"/>
        <w:tag w:val="Datum"/>
        <w:id w:val="456927290"/>
        <w:lock w:val="sdtLocked"/>
        <w:placeholder>
          <w:docPart w:val="FDD7D6A799DA4E90BD9B1A1498318910"/>
        </w:placeholder>
      </w:sdtPr>
      <w:sdtContent>
        <w:sdt>
          <w:sdtPr>
            <w:rPr>
              <w:color w:val="808080" w:themeColor="background1" w:themeShade="80"/>
              <w:sz w:val="16"/>
              <w:szCs w:val="16"/>
            </w:rPr>
            <w:id w:val="-1953545429"/>
            <w:placeholder>
              <w:docPart w:val="D5787B079EA84EE6A40A24E2CB6C821E"/>
            </w:placeholder>
            <w:date w:fullDate="2018-11-21T00:00:00Z">
              <w:dateFormat w:val="dd.MM.yyyy"/>
              <w:lid w:val="cs-CZ"/>
              <w:storeMappedDataAs w:val="dateTime"/>
              <w:calendar w:val="gregorian"/>
            </w:date>
          </w:sdtPr>
          <w:sdtContent>
            <w:r w:rsidR="00D12517" w:rsidRPr="00D12517">
              <w:rPr>
                <w:color w:val="808080" w:themeColor="background1" w:themeShade="80"/>
                <w:sz w:val="16"/>
                <w:szCs w:val="16"/>
              </w:rPr>
              <w:t>21.11.2018</w:t>
            </w:r>
          </w:sdtContent>
        </w:sdt>
      </w:sdtContent>
    </w:sdt>
    <w:r w:rsidRPr="0066310E">
      <w:rPr>
        <w:color w:val="808080" w:themeColor="background1" w:themeShade="80"/>
        <w:sz w:val="16"/>
        <w:szCs w:val="16"/>
      </w:rPr>
      <w:fldChar w:fldCharType="end"/>
    </w:r>
    <w:r w:rsidR="005119FD" w:rsidRPr="0066310E">
      <w:rPr>
        <w:color w:val="808080" w:themeColor="background1" w:themeShade="80"/>
        <w:sz w:val="16"/>
        <w:szCs w:val="16"/>
      </w:rPr>
      <w:tab/>
    </w:r>
    <w:r w:rsidR="005119FD" w:rsidRPr="0066310E">
      <w:rPr>
        <w:color w:val="808080" w:themeColor="background1" w:themeShade="80"/>
        <w:sz w:val="16"/>
        <w:szCs w:val="16"/>
      </w:rPr>
      <w:tab/>
    </w:r>
    <w:sdt>
      <w:sdtPr>
        <w:rPr>
          <w:color w:val="808080" w:themeColor="background1" w:themeShade="80"/>
          <w:sz w:val="16"/>
          <w:szCs w:val="16"/>
        </w:rPr>
        <w:id w:val="-224681749"/>
        <w:docPartObj>
          <w:docPartGallery w:val="Page Numbers (Top of Page)"/>
          <w:docPartUnique/>
        </w:docPartObj>
      </w:sdtPr>
      <w:sdtEndPr/>
      <w:sdtContent>
        <w:r w:rsidR="006F37BD" w:rsidRPr="0066310E">
          <w:rPr>
            <w:color w:val="808080" w:themeColor="background1" w:themeShade="80"/>
            <w:sz w:val="16"/>
            <w:szCs w:val="16"/>
          </w:rPr>
          <w:t xml:space="preserve">Stránka </w:t>
        </w:r>
        <w:r w:rsidR="006F37BD" w:rsidRPr="0066310E">
          <w:rPr>
            <w:color w:val="808080" w:themeColor="background1" w:themeShade="80"/>
            <w:sz w:val="16"/>
            <w:szCs w:val="16"/>
          </w:rPr>
          <w:fldChar w:fldCharType="begin"/>
        </w:r>
        <w:r w:rsidR="006F37BD" w:rsidRPr="0066310E">
          <w:rPr>
            <w:color w:val="808080" w:themeColor="background1" w:themeShade="80"/>
            <w:sz w:val="16"/>
            <w:szCs w:val="16"/>
          </w:rPr>
          <w:instrText>PAGE</w:instrText>
        </w:r>
        <w:r w:rsidR="006F37BD" w:rsidRPr="0066310E">
          <w:rPr>
            <w:color w:val="808080" w:themeColor="background1" w:themeShade="80"/>
            <w:sz w:val="16"/>
            <w:szCs w:val="16"/>
          </w:rPr>
          <w:fldChar w:fldCharType="separate"/>
        </w:r>
        <w:r w:rsidR="00F942EE">
          <w:rPr>
            <w:noProof/>
            <w:color w:val="808080" w:themeColor="background1" w:themeShade="80"/>
            <w:sz w:val="16"/>
            <w:szCs w:val="16"/>
          </w:rPr>
          <w:t>2</w:t>
        </w:r>
        <w:r w:rsidR="006F37BD" w:rsidRPr="0066310E">
          <w:rPr>
            <w:color w:val="808080" w:themeColor="background1" w:themeShade="80"/>
            <w:sz w:val="16"/>
            <w:szCs w:val="16"/>
          </w:rPr>
          <w:fldChar w:fldCharType="end"/>
        </w:r>
        <w:r w:rsidR="006F37BD" w:rsidRPr="0066310E">
          <w:rPr>
            <w:color w:val="808080" w:themeColor="background1" w:themeShade="80"/>
            <w:sz w:val="16"/>
            <w:szCs w:val="16"/>
          </w:rPr>
          <w:t xml:space="preserve"> z </w:t>
        </w:r>
        <w:r w:rsidR="00F942EE">
          <w:rPr>
            <w:color w:val="808080" w:themeColor="background1" w:themeShade="80"/>
            <w:sz w:val="16"/>
            <w:szCs w:val="16"/>
          </w:rPr>
          <w:fldChar w:fldCharType="begin"/>
        </w:r>
        <w:r w:rsidR="00F942EE">
          <w:rPr>
            <w:color w:val="808080" w:themeColor="background1" w:themeShade="80"/>
            <w:sz w:val="16"/>
            <w:szCs w:val="16"/>
          </w:rPr>
          <w:instrText xml:space="preserve"> SECTIONPAGES  </w:instrText>
        </w:r>
        <w:r w:rsidR="00F942EE">
          <w:rPr>
            <w:color w:val="808080" w:themeColor="background1" w:themeShade="80"/>
            <w:sz w:val="16"/>
            <w:szCs w:val="16"/>
          </w:rPr>
          <w:fldChar w:fldCharType="separate"/>
        </w:r>
        <w:r w:rsidR="00F80ED4">
          <w:rPr>
            <w:noProof/>
            <w:color w:val="808080" w:themeColor="background1" w:themeShade="80"/>
            <w:sz w:val="16"/>
            <w:szCs w:val="16"/>
          </w:rPr>
          <w:t>4</w:t>
        </w:r>
        <w:r w:rsidR="00F942EE">
          <w:rPr>
            <w:color w:val="808080" w:themeColor="background1" w:themeShade="80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54B" w:rsidRDefault="005E654B" w:rsidP="008308BB">
      <w:pPr>
        <w:spacing w:line="240" w:lineRule="auto"/>
      </w:pPr>
      <w:r>
        <w:separator/>
      </w:r>
    </w:p>
  </w:footnote>
  <w:footnote w:type="continuationSeparator" w:id="0">
    <w:p w:rsidR="005E654B" w:rsidRDefault="005E654B" w:rsidP="008308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240" w:rsidRPr="00ED0329" w:rsidRDefault="001926B3" w:rsidP="009F2240">
    <w:pPr>
      <w:pStyle w:val="Zhlav"/>
      <w:pBdr>
        <w:bottom w:val="single" w:sz="4" w:space="1" w:color="7F7F7F" w:themeColor="text1" w:themeTint="80"/>
      </w:pBdr>
      <w:ind w:left="0"/>
      <w:rPr>
        <w:color w:val="808080" w:themeColor="background1" w:themeShade="80"/>
        <w:sz w:val="16"/>
        <w:szCs w:val="16"/>
      </w:rPr>
    </w:pPr>
    <w:r w:rsidRPr="00ED0329">
      <w:rPr>
        <w:noProof/>
        <w:color w:val="808080" w:themeColor="background1" w:themeShade="80"/>
        <w:sz w:val="16"/>
        <w:szCs w:val="16"/>
        <w:lang w:eastAsia="cs-CZ"/>
      </w:rPr>
      <w:drawing>
        <wp:anchor distT="0" distB="0" distL="114300" distR="114300" simplePos="0" relativeHeight="251656192" behindDoc="1" locked="0" layoutInCell="1" allowOverlap="1" wp14:anchorId="4C9CFDA9" wp14:editId="5B1B47E4">
          <wp:simplePos x="0" y="0"/>
          <wp:positionH relativeFrom="margin">
            <wp:posOffset>4672642</wp:posOffset>
          </wp:positionH>
          <wp:positionV relativeFrom="paragraph">
            <wp:posOffset>59054</wp:posOffset>
          </wp:positionV>
          <wp:extent cx="1122994" cy="214993"/>
          <wp:effectExtent l="0" t="0" r="0" b="0"/>
          <wp:wrapNone/>
          <wp:docPr id="6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61100" cy="2222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24A61" w:rsidRPr="00ED0329">
      <w:rPr>
        <w:color w:val="808080" w:themeColor="background1" w:themeShade="80"/>
        <w:sz w:val="16"/>
        <w:szCs w:val="16"/>
      </w:rPr>
      <w:fldChar w:fldCharType="begin"/>
    </w:r>
    <w:r w:rsidR="00624A61">
      <w:rPr>
        <w:color w:val="808080" w:themeColor="background1" w:themeShade="80"/>
        <w:sz w:val="16"/>
        <w:szCs w:val="16"/>
      </w:rPr>
      <w:instrText xml:space="preserve"> REF Číslo_zakázky_Název_stavby \h  \* MERGEFORMAT </w:instrText>
    </w:r>
    <w:r w:rsidR="00624A61" w:rsidRPr="00ED0329">
      <w:rPr>
        <w:color w:val="808080" w:themeColor="background1" w:themeShade="80"/>
        <w:sz w:val="16"/>
        <w:szCs w:val="16"/>
      </w:rPr>
    </w:r>
    <w:r w:rsidR="00624A61" w:rsidRPr="00ED0329">
      <w:rPr>
        <w:color w:val="808080" w:themeColor="background1" w:themeShade="80"/>
        <w:sz w:val="16"/>
        <w:szCs w:val="16"/>
      </w:rPr>
      <w:fldChar w:fldCharType="separate"/>
    </w:r>
    <w:sdt>
      <w:sdtPr>
        <w:rPr>
          <w:color w:val="808080" w:themeColor="background1" w:themeShade="80"/>
          <w:sz w:val="16"/>
          <w:szCs w:val="16"/>
        </w:rPr>
        <w:alias w:val="Číslo zakázky – název stavby"/>
        <w:tag w:val="Číslo zakázky – název stavby"/>
        <w:id w:val="267978296"/>
        <w:lock w:val="sdtLocked"/>
        <w:placeholder>
          <w:docPart w:val="B6623D058DE94D68BA97BD7479C1B226"/>
        </w:placeholder>
        <w15:color w:val="3366FF"/>
      </w:sdtPr>
      <w:sdtEndPr>
        <w:rPr>
          <w:rStyle w:val="Zstupntext"/>
        </w:rPr>
      </w:sdtEndPr>
      <w:sdtContent>
        <w:r w:rsidR="00D12517" w:rsidRPr="00D12517">
          <w:rPr>
            <w:rStyle w:val="Zstupntext"/>
            <w:color w:val="808080" w:themeColor="background1" w:themeShade="80"/>
            <w:sz w:val="16"/>
            <w:szCs w:val="16"/>
          </w:rPr>
          <w:t xml:space="preserve">681 Kounická 70 Zateplení, Ivančice </w:t>
        </w:r>
      </w:sdtContent>
    </w:sdt>
    <w:r w:rsidR="00624A61" w:rsidRPr="00ED0329">
      <w:rPr>
        <w:color w:val="808080" w:themeColor="background1" w:themeShade="80"/>
        <w:sz w:val="16"/>
        <w:szCs w:val="16"/>
      </w:rPr>
      <w:fldChar w:fldCharType="end"/>
    </w:r>
  </w:p>
  <w:p w:rsidR="008A7892" w:rsidRPr="00412BCE" w:rsidRDefault="00412BCE" w:rsidP="00761B51">
    <w:pPr>
      <w:pStyle w:val="Zhlav"/>
      <w:pBdr>
        <w:bottom w:val="single" w:sz="4" w:space="1" w:color="7F7F7F" w:themeColor="text1" w:themeTint="80"/>
      </w:pBdr>
      <w:ind w:left="0"/>
      <w:rPr>
        <w:color w:val="808080" w:themeColor="background1" w:themeShade="80"/>
        <w:sz w:val="16"/>
        <w:szCs w:val="16"/>
      </w:rPr>
    </w:pPr>
    <w:r w:rsidRPr="00412BCE">
      <w:rPr>
        <w:color w:val="808080" w:themeColor="background1" w:themeShade="80"/>
        <w:sz w:val="16"/>
        <w:szCs w:val="16"/>
      </w:rPr>
      <w:fldChar w:fldCharType="begin"/>
    </w:r>
    <w:r w:rsidRPr="00412BCE">
      <w:rPr>
        <w:color w:val="808080" w:themeColor="background1" w:themeShade="80"/>
        <w:sz w:val="16"/>
        <w:szCs w:val="16"/>
      </w:rPr>
      <w:instrText xml:space="preserve"> REF Stupeň_dokumentace \h </w:instrText>
    </w:r>
    <w:r>
      <w:rPr>
        <w:color w:val="808080" w:themeColor="background1" w:themeShade="80"/>
        <w:sz w:val="16"/>
        <w:szCs w:val="16"/>
      </w:rPr>
      <w:instrText xml:space="preserve"> \* MERGEFORMAT </w:instrText>
    </w:r>
    <w:r w:rsidRPr="00412BCE">
      <w:rPr>
        <w:color w:val="808080" w:themeColor="background1" w:themeShade="80"/>
        <w:sz w:val="16"/>
        <w:szCs w:val="16"/>
      </w:rPr>
    </w:r>
    <w:r w:rsidRPr="00412BCE">
      <w:rPr>
        <w:color w:val="808080" w:themeColor="background1" w:themeShade="80"/>
        <w:sz w:val="16"/>
        <w:szCs w:val="16"/>
      </w:rPr>
      <w:fldChar w:fldCharType="separate"/>
    </w:r>
    <w:sdt>
      <w:sdtPr>
        <w:rPr>
          <w:color w:val="808080" w:themeColor="background1" w:themeShade="80"/>
          <w:sz w:val="16"/>
          <w:szCs w:val="16"/>
        </w:rPr>
        <w:alias w:val="Stupeň dokumentace"/>
        <w:tag w:val="Stupeň"/>
        <w:id w:val="-1242483450"/>
        <w:lock w:val="sdtLocked"/>
        <w:placeholder>
          <w:docPart w:val="D542A90F42EA4C6AA08ABC3C8C8D6E8C"/>
        </w:placeholder>
        <w15:color w:val="3366FF"/>
        <w:dropDownList>
          <w:listItem w:value="Zvolte položku."/>
          <w:listItem w:displayText="Dokumentace pro vydání rozhodnutí o umístění stavby" w:value="Dokumentace pro vydání rozhodnutí o umístění stavby"/>
          <w:listItem w:displayText="Dokumentace pro vydání rozhodnutí o změně využití území" w:value="Dokumentace pro vydání rozhodnutí o změně využití území"/>
          <w:listItem w:displayText="Dokumentace pro vydání rozhodnutí o změně vlivu užívání stavby na území" w:value="Dokumentace pro vydání rozhodnutí o změně vlivu užívání stavby na území"/>
          <w:listItem w:displayText="Dokumentace pro vydání společného povolení" w:value="Dokumentace pro vydání společného povolení"/>
          <w:listItem w:displayText="Dokumentace pro ohlášení stavby" w:value="Dokumentace pro ohlášení stavby"/>
          <w:listItem w:displayText="Dokumentace pro stavební povolení" w:value="Dokumentace pro stavební povolení"/>
          <w:listItem w:displayText="Projektová dokumentace pro provádění stavby" w:value="Projektová dokumentace pro provádění stavby"/>
          <w:listItem w:displayText="Dokumentace skutečného provedení stavby" w:value="Dokumentace skutečného provedení stavby"/>
          <w:listItem w:displayText="Dokumentace pro výběr dodavatele (zhotovitele) stavby" w:value="Dokumentace pro výběr dodavatele (zhotovitele) stavby"/>
        </w:dropDownList>
      </w:sdtPr>
      <w:sdtContent>
        <w:r w:rsidR="00D12517" w:rsidRPr="00D12517">
          <w:rPr>
            <w:color w:val="808080" w:themeColor="background1" w:themeShade="80"/>
            <w:sz w:val="16"/>
            <w:szCs w:val="16"/>
          </w:rPr>
          <w:t>Projektová dokumentace pro provádění stavby</w:t>
        </w:r>
      </w:sdtContent>
    </w:sdt>
    <w:r w:rsidRPr="00412BCE">
      <w:rPr>
        <w:color w:val="808080" w:themeColor="background1" w:themeShade="80"/>
        <w:sz w:val="16"/>
        <w:szCs w:val="16"/>
      </w:rPr>
      <w:fldChar w:fldCharType="end"/>
    </w:r>
    <w:r w:rsidR="00ED0329">
      <w:rPr>
        <w:color w:val="808080" w:themeColor="background1" w:themeShade="80"/>
        <w:sz w:val="16"/>
        <w:szCs w:val="16"/>
      </w:rPr>
      <w:t xml:space="preserve"> </w:t>
    </w:r>
    <w:r w:rsidRPr="00412BCE">
      <w:rPr>
        <w:color w:val="808080" w:themeColor="background1" w:themeShade="80"/>
        <w:sz w:val="16"/>
        <w:szCs w:val="16"/>
      </w:rPr>
      <w:fldChar w:fldCharType="begin"/>
    </w:r>
    <w:r w:rsidRPr="00412BCE">
      <w:rPr>
        <w:color w:val="808080" w:themeColor="background1" w:themeShade="80"/>
        <w:sz w:val="16"/>
        <w:szCs w:val="16"/>
      </w:rPr>
      <w:instrText xml:space="preserve"> REF Zkratka \h </w:instrText>
    </w:r>
    <w:r>
      <w:rPr>
        <w:color w:val="808080" w:themeColor="background1" w:themeShade="80"/>
        <w:sz w:val="16"/>
        <w:szCs w:val="16"/>
      </w:rPr>
      <w:instrText xml:space="preserve"> \* MERGEFORMAT </w:instrText>
    </w:r>
    <w:r w:rsidRPr="00412BCE">
      <w:rPr>
        <w:color w:val="808080" w:themeColor="background1" w:themeShade="80"/>
        <w:sz w:val="16"/>
        <w:szCs w:val="16"/>
      </w:rPr>
    </w:r>
    <w:r w:rsidRPr="00412BCE">
      <w:rPr>
        <w:color w:val="808080" w:themeColor="background1" w:themeShade="80"/>
        <w:sz w:val="16"/>
        <w:szCs w:val="16"/>
      </w:rPr>
      <w:fldChar w:fldCharType="separate"/>
    </w:r>
    <w:sdt>
      <w:sdtPr>
        <w:rPr>
          <w:rStyle w:val="DoplnitChar"/>
          <w:color w:val="808080" w:themeColor="background1" w:themeShade="80"/>
          <w:sz w:val="16"/>
          <w:szCs w:val="16"/>
        </w:rPr>
        <w:alias w:val="Zkratka"/>
        <w:tag w:val="Zkratka"/>
        <w:id w:val="458998895"/>
        <w:lock w:val="sdtLocked"/>
        <w:placeholder>
          <w:docPart w:val="DF5728B645194B8285FF488870955C30"/>
        </w:placeholder>
        <w15:color w:val="3366FF"/>
        <w:dropDownList>
          <w:listItem w:value="Zvolte položku."/>
          <w:listItem w:displayText="[DUS]" w:value="[DUS]"/>
          <w:listItem w:displayText="[DZU]" w:value="[DZU]"/>
          <w:listItem w:displayText="[DZVS]" w:value="[DZVS]"/>
          <w:listItem w:displayText="[DPSP]" w:value="[DPSP]"/>
          <w:listItem w:displayText="[DOS] " w:value="[DOS] "/>
          <w:listItem w:displayText="[DSP]" w:value="[DSP]"/>
          <w:listItem w:displayText="[DPS]" w:value="[DPS]"/>
          <w:listItem w:displayText="[DSKP]" w:value="[DSKP]"/>
          <w:listItem w:displayText="[DZS]" w:value="[DZS]"/>
        </w:dropDownList>
      </w:sdtPr>
      <w:sdtContent>
        <w:r w:rsidR="00D12517" w:rsidRPr="00D12517">
          <w:rPr>
            <w:rStyle w:val="DoplnitChar"/>
            <w:color w:val="808080" w:themeColor="background1" w:themeShade="80"/>
            <w:sz w:val="16"/>
            <w:szCs w:val="16"/>
          </w:rPr>
          <w:t>[DPS]</w:t>
        </w:r>
      </w:sdtContent>
    </w:sdt>
    <w:r w:rsidRPr="00412BCE">
      <w:rPr>
        <w:color w:val="808080" w:themeColor="background1" w:themeShade="8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C285E"/>
    <w:multiLevelType w:val="multilevel"/>
    <w:tmpl w:val="02D04FD4"/>
    <w:lvl w:ilvl="0">
      <w:start w:val="1"/>
      <w:numFmt w:val="upperLetter"/>
      <w:pStyle w:val="Nzev"/>
      <w:suff w:val="space"/>
      <w:lvlText w:val="%1."/>
      <w:lvlJc w:val="left"/>
      <w:pPr>
        <w:ind w:left="0" w:firstLine="0"/>
      </w:pPr>
      <w:rPr>
        <w:rFonts w:hint="default"/>
        <w:b/>
        <w:i w:val="0"/>
        <w:caps/>
        <w:sz w:val="52"/>
        <w:szCs w:val="16"/>
      </w:rPr>
    </w:lvl>
    <w:lvl w:ilvl="1">
      <w:start w:val="1"/>
      <w:numFmt w:val="none"/>
      <w:lvlRestart w:val="0"/>
      <w:pStyle w:val="Nadpis1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8"/>
      </w:rPr>
    </w:lvl>
    <w:lvl w:ilvl="2">
      <w:start w:val="1"/>
      <w:numFmt w:val="decimal"/>
      <w:pStyle w:val="Nadpis2"/>
      <w:suff w:val="space"/>
      <w:lvlText w:val="%1.%3%2."/>
      <w:lvlJc w:val="left"/>
      <w:pPr>
        <w:ind w:left="0" w:firstLine="0"/>
      </w:pPr>
      <w:rPr>
        <w:rFonts w:hint="default"/>
        <w:b/>
        <w:i w:val="0"/>
        <w:sz w:val="24"/>
      </w:rPr>
    </w:lvl>
    <w:lvl w:ilvl="3">
      <w:start w:val="1"/>
      <w:numFmt w:val="decimal"/>
      <w:pStyle w:val="Nadpis3"/>
      <w:suff w:val="space"/>
      <w:lvlText w:val="%1.%3.%4."/>
      <w:lvlJc w:val="left"/>
      <w:pPr>
        <w:ind w:left="0" w:firstLine="0"/>
      </w:pPr>
      <w:rPr>
        <w:rFonts w:hint="default"/>
        <w:b/>
        <w:i w:val="0"/>
        <w:sz w:val="22"/>
      </w:rPr>
    </w:lvl>
    <w:lvl w:ilvl="4">
      <w:start w:val="1"/>
      <w:numFmt w:val="lowerLetter"/>
      <w:pStyle w:val="Nadpis4"/>
      <w:suff w:val="space"/>
      <w:lvlText w:val="%5)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</w:abstractNum>
  <w:abstractNum w:abstractNumId="1" w15:restartNumberingAfterBreak="0">
    <w:nsid w:val="15662FF0"/>
    <w:multiLevelType w:val="hybridMultilevel"/>
    <w:tmpl w:val="83D64926"/>
    <w:lvl w:ilvl="0" w:tplc="397A5C40">
      <w:start w:val="620"/>
      <w:numFmt w:val="bullet"/>
      <w:lvlText w:val="-"/>
      <w:lvlJc w:val="left"/>
      <w:pPr>
        <w:ind w:left="644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6B77F4"/>
    <w:multiLevelType w:val="hybridMultilevel"/>
    <w:tmpl w:val="3F609598"/>
    <w:lvl w:ilvl="0" w:tplc="6568AEAA">
      <w:start w:val="34"/>
      <w:numFmt w:val="bullet"/>
      <w:pStyle w:val="Bezmezer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71334"/>
    <w:multiLevelType w:val="hybridMultilevel"/>
    <w:tmpl w:val="E442606E"/>
    <w:lvl w:ilvl="0" w:tplc="0F0A5BE4">
      <w:start w:val="34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F07786"/>
    <w:multiLevelType w:val="multilevel"/>
    <w:tmpl w:val="179C0DE2"/>
    <w:lvl w:ilvl="0">
      <w:start w:val="1"/>
      <w:numFmt w:val="upperLetter"/>
      <w:lvlText w:val="%1."/>
      <w:lvlJc w:val="left"/>
      <w:pPr>
        <w:ind w:left="340" w:hanging="340"/>
      </w:pPr>
      <w:rPr>
        <w:rFonts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i w:val="0"/>
        <w:sz w:val="22"/>
      </w:rPr>
    </w:lvl>
    <w:lvl w:ilvl="3">
      <w:start w:val="1"/>
      <w:numFmt w:val="lowerLetter"/>
      <w:lvlText w:val="%4)"/>
      <w:lvlJc w:val="left"/>
      <w:pPr>
        <w:ind w:left="284" w:hanging="284"/>
      </w:pPr>
      <w:rPr>
        <w:rFonts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hint="default"/>
        <w:b/>
      </w:rPr>
    </w:lvl>
  </w:abstractNum>
  <w:abstractNum w:abstractNumId="5" w15:restartNumberingAfterBreak="0">
    <w:nsid w:val="3FD21E0B"/>
    <w:multiLevelType w:val="hybridMultilevel"/>
    <w:tmpl w:val="67F462D0"/>
    <w:lvl w:ilvl="0" w:tplc="F39A2414">
      <w:start w:val="1"/>
      <w:numFmt w:val="decimalZero"/>
      <w:lvlText w:val="SO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54B"/>
    <w:rsid w:val="0000089F"/>
    <w:rsid w:val="0000478F"/>
    <w:rsid w:val="00006F24"/>
    <w:rsid w:val="000131E6"/>
    <w:rsid w:val="00017B38"/>
    <w:rsid w:val="00030C3D"/>
    <w:rsid w:val="00034EC2"/>
    <w:rsid w:val="00060D61"/>
    <w:rsid w:val="000625B9"/>
    <w:rsid w:val="00073DC6"/>
    <w:rsid w:val="00094562"/>
    <w:rsid w:val="00096601"/>
    <w:rsid w:val="000A5088"/>
    <w:rsid w:val="000A7ECB"/>
    <w:rsid w:val="000C45C3"/>
    <w:rsid w:val="000D1A24"/>
    <w:rsid w:val="000D431D"/>
    <w:rsid w:val="000E07CC"/>
    <w:rsid w:val="000E29C0"/>
    <w:rsid w:val="000E60CA"/>
    <w:rsid w:val="000F034D"/>
    <w:rsid w:val="001172B9"/>
    <w:rsid w:val="00117AA6"/>
    <w:rsid w:val="001262BD"/>
    <w:rsid w:val="001352C5"/>
    <w:rsid w:val="00137967"/>
    <w:rsid w:val="00141C33"/>
    <w:rsid w:val="0015691D"/>
    <w:rsid w:val="001569D1"/>
    <w:rsid w:val="001827AA"/>
    <w:rsid w:val="001908CC"/>
    <w:rsid w:val="001926B3"/>
    <w:rsid w:val="00192BF7"/>
    <w:rsid w:val="00196713"/>
    <w:rsid w:val="001977BB"/>
    <w:rsid w:val="001A4614"/>
    <w:rsid w:val="001B1430"/>
    <w:rsid w:val="001C427B"/>
    <w:rsid w:val="001C5BDA"/>
    <w:rsid w:val="001D0AA3"/>
    <w:rsid w:val="001E2BD7"/>
    <w:rsid w:val="001F2960"/>
    <w:rsid w:val="001F33B2"/>
    <w:rsid w:val="00200F3C"/>
    <w:rsid w:val="00205CDB"/>
    <w:rsid w:val="00210E2D"/>
    <w:rsid w:val="00211095"/>
    <w:rsid w:val="002123A5"/>
    <w:rsid w:val="00224BDD"/>
    <w:rsid w:val="002428F9"/>
    <w:rsid w:val="002542F9"/>
    <w:rsid w:val="00254B10"/>
    <w:rsid w:val="0026320B"/>
    <w:rsid w:val="0026420E"/>
    <w:rsid w:val="00266818"/>
    <w:rsid w:val="002875C9"/>
    <w:rsid w:val="00297DFD"/>
    <w:rsid w:val="002B1E5D"/>
    <w:rsid w:val="002B3818"/>
    <w:rsid w:val="002B5EEE"/>
    <w:rsid w:val="002C139C"/>
    <w:rsid w:val="002C5598"/>
    <w:rsid w:val="002C7E95"/>
    <w:rsid w:val="002D28E9"/>
    <w:rsid w:val="002F1667"/>
    <w:rsid w:val="002F666E"/>
    <w:rsid w:val="002F6A32"/>
    <w:rsid w:val="00307CB8"/>
    <w:rsid w:val="003157BF"/>
    <w:rsid w:val="00315C4C"/>
    <w:rsid w:val="003216DC"/>
    <w:rsid w:val="0032782E"/>
    <w:rsid w:val="003513B2"/>
    <w:rsid w:val="00357801"/>
    <w:rsid w:val="00361946"/>
    <w:rsid w:val="00380B88"/>
    <w:rsid w:val="00381021"/>
    <w:rsid w:val="0038132C"/>
    <w:rsid w:val="003826D3"/>
    <w:rsid w:val="00386C44"/>
    <w:rsid w:val="00392357"/>
    <w:rsid w:val="00394B29"/>
    <w:rsid w:val="003C53AA"/>
    <w:rsid w:val="003D3E0F"/>
    <w:rsid w:val="003D5598"/>
    <w:rsid w:val="003D7E93"/>
    <w:rsid w:val="003E0FB1"/>
    <w:rsid w:val="003E7E98"/>
    <w:rsid w:val="004034F8"/>
    <w:rsid w:val="00412BCE"/>
    <w:rsid w:val="004130E1"/>
    <w:rsid w:val="00422891"/>
    <w:rsid w:val="0043251A"/>
    <w:rsid w:val="00436145"/>
    <w:rsid w:val="004375E4"/>
    <w:rsid w:val="004428DF"/>
    <w:rsid w:val="00445117"/>
    <w:rsid w:val="00445475"/>
    <w:rsid w:val="00447F54"/>
    <w:rsid w:val="004538D5"/>
    <w:rsid w:val="00454E7F"/>
    <w:rsid w:val="00484989"/>
    <w:rsid w:val="00490325"/>
    <w:rsid w:val="00491133"/>
    <w:rsid w:val="00493A24"/>
    <w:rsid w:val="004B20BF"/>
    <w:rsid w:val="004C085E"/>
    <w:rsid w:val="004C2D20"/>
    <w:rsid w:val="004C3598"/>
    <w:rsid w:val="004C7842"/>
    <w:rsid w:val="004D25C7"/>
    <w:rsid w:val="004D5D4A"/>
    <w:rsid w:val="004D6655"/>
    <w:rsid w:val="004E1C91"/>
    <w:rsid w:val="004F2BF3"/>
    <w:rsid w:val="004F7B79"/>
    <w:rsid w:val="00505FAC"/>
    <w:rsid w:val="005119EB"/>
    <w:rsid w:val="005119FD"/>
    <w:rsid w:val="00515FB2"/>
    <w:rsid w:val="005212DD"/>
    <w:rsid w:val="00523939"/>
    <w:rsid w:val="00525F48"/>
    <w:rsid w:val="0052607A"/>
    <w:rsid w:val="00531B3F"/>
    <w:rsid w:val="005361E2"/>
    <w:rsid w:val="00542BDE"/>
    <w:rsid w:val="0055464E"/>
    <w:rsid w:val="00565D0D"/>
    <w:rsid w:val="00567373"/>
    <w:rsid w:val="00572A4A"/>
    <w:rsid w:val="00574877"/>
    <w:rsid w:val="00575C45"/>
    <w:rsid w:val="0058143B"/>
    <w:rsid w:val="00581E69"/>
    <w:rsid w:val="00582372"/>
    <w:rsid w:val="00585BCB"/>
    <w:rsid w:val="00590CAA"/>
    <w:rsid w:val="005A790E"/>
    <w:rsid w:val="005C1AE3"/>
    <w:rsid w:val="005C62DC"/>
    <w:rsid w:val="005C7344"/>
    <w:rsid w:val="005E1F63"/>
    <w:rsid w:val="005E654B"/>
    <w:rsid w:val="005F394D"/>
    <w:rsid w:val="00606F3A"/>
    <w:rsid w:val="00614F7A"/>
    <w:rsid w:val="00624A61"/>
    <w:rsid w:val="00630504"/>
    <w:rsid w:val="00633DAE"/>
    <w:rsid w:val="00636AB4"/>
    <w:rsid w:val="0064368F"/>
    <w:rsid w:val="0064541A"/>
    <w:rsid w:val="006531A2"/>
    <w:rsid w:val="0066310E"/>
    <w:rsid w:val="0066618D"/>
    <w:rsid w:val="0067172D"/>
    <w:rsid w:val="0068215D"/>
    <w:rsid w:val="00683457"/>
    <w:rsid w:val="00690405"/>
    <w:rsid w:val="00697266"/>
    <w:rsid w:val="00697559"/>
    <w:rsid w:val="006C3B01"/>
    <w:rsid w:val="006C4E2C"/>
    <w:rsid w:val="006C5488"/>
    <w:rsid w:val="006D0E09"/>
    <w:rsid w:val="006D5F5F"/>
    <w:rsid w:val="006F37BD"/>
    <w:rsid w:val="006F43AE"/>
    <w:rsid w:val="007072F3"/>
    <w:rsid w:val="00713CF0"/>
    <w:rsid w:val="00724E11"/>
    <w:rsid w:val="00740AC1"/>
    <w:rsid w:val="00751CDA"/>
    <w:rsid w:val="00761B51"/>
    <w:rsid w:val="007632CD"/>
    <w:rsid w:val="00787710"/>
    <w:rsid w:val="00787B68"/>
    <w:rsid w:val="00795436"/>
    <w:rsid w:val="007A3832"/>
    <w:rsid w:val="007A68FA"/>
    <w:rsid w:val="007C6B18"/>
    <w:rsid w:val="007D4D8A"/>
    <w:rsid w:val="007E0042"/>
    <w:rsid w:val="007E3822"/>
    <w:rsid w:val="007F1FB6"/>
    <w:rsid w:val="007F34F7"/>
    <w:rsid w:val="007F681C"/>
    <w:rsid w:val="007F6847"/>
    <w:rsid w:val="008019FF"/>
    <w:rsid w:val="0081206D"/>
    <w:rsid w:val="00812F9A"/>
    <w:rsid w:val="00827A78"/>
    <w:rsid w:val="008308BB"/>
    <w:rsid w:val="008351A6"/>
    <w:rsid w:val="00865EF5"/>
    <w:rsid w:val="00867CA4"/>
    <w:rsid w:val="00875CA5"/>
    <w:rsid w:val="00884D62"/>
    <w:rsid w:val="00890775"/>
    <w:rsid w:val="008A4298"/>
    <w:rsid w:val="008A7892"/>
    <w:rsid w:val="008B5FA5"/>
    <w:rsid w:val="008B5FC5"/>
    <w:rsid w:val="008B6663"/>
    <w:rsid w:val="008C3014"/>
    <w:rsid w:val="008C3F7E"/>
    <w:rsid w:val="008D70E8"/>
    <w:rsid w:val="008E23C6"/>
    <w:rsid w:val="008F2B43"/>
    <w:rsid w:val="00907BF9"/>
    <w:rsid w:val="00926075"/>
    <w:rsid w:val="00926894"/>
    <w:rsid w:val="009353AB"/>
    <w:rsid w:val="0093657D"/>
    <w:rsid w:val="00941D32"/>
    <w:rsid w:val="00944221"/>
    <w:rsid w:val="0095060B"/>
    <w:rsid w:val="00961525"/>
    <w:rsid w:val="00962DC2"/>
    <w:rsid w:val="00981F81"/>
    <w:rsid w:val="0098591C"/>
    <w:rsid w:val="00991639"/>
    <w:rsid w:val="00992E4B"/>
    <w:rsid w:val="00997E14"/>
    <w:rsid w:val="009B08BF"/>
    <w:rsid w:val="009B7EF2"/>
    <w:rsid w:val="009D54DF"/>
    <w:rsid w:val="009E489B"/>
    <w:rsid w:val="009E7AB3"/>
    <w:rsid w:val="009F137D"/>
    <w:rsid w:val="009F2240"/>
    <w:rsid w:val="00A021CD"/>
    <w:rsid w:val="00A061B8"/>
    <w:rsid w:val="00A1108C"/>
    <w:rsid w:val="00A167EB"/>
    <w:rsid w:val="00A20462"/>
    <w:rsid w:val="00A24C92"/>
    <w:rsid w:val="00A24E0F"/>
    <w:rsid w:val="00A30D79"/>
    <w:rsid w:val="00A4073A"/>
    <w:rsid w:val="00A62438"/>
    <w:rsid w:val="00A626D6"/>
    <w:rsid w:val="00A643A4"/>
    <w:rsid w:val="00A77825"/>
    <w:rsid w:val="00A83E5A"/>
    <w:rsid w:val="00A87908"/>
    <w:rsid w:val="00AA1951"/>
    <w:rsid w:val="00AA1D22"/>
    <w:rsid w:val="00AB2C32"/>
    <w:rsid w:val="00AB7160"/>
    <w:rsid w:val="00AF0A14"/>
    <w:rsid w:val="00AF229A"/>
    <w:rsid w:val="00AF3257"/>
    <w:rsid w:val="00AF7769"/>
    <w:rsid w:val="00B00D21"/>
    <w:rsid w:val="00B12537"/>
    <w:rsid w:val="00B14E01"/>
    <w:rsid w:val="00B16575"/>
    <w:rsid w:val="00B17E02"/>
    <w:rsid w:val="00B21C92"/>
    <w:rsid w:val="00B2424A"/>
    <w:rsid w:val="00B2692E"/>
    <w:rsid w:val="00B339BF"/>
    <w:rsid w:val="00B374FD"/>
    <w:rsid w:val="00B41455"/>
    <w:rsid w:val="00B44BB9"/>
    <w:rsid w:val="00B5581A"/>
    <w:rsid w:val="00B65A4B"/>
    <w:rsid w:val="00B8740D"/>
    <w:rsid w:val="00B930B3"/>
    <w:rsid w:val="00B9791F"/>
    <w:rsid w:val="00BB3B96"/>
    <w:rsid w:val="00BB6817"/>
    <w:rsid w:val="00BC174A"/>
    <w:rsid w:val="00BC2EE2"/>
    <w:rsid w:val="00BF3FED"/>
    <w:rsid w:val="00C02908"/>
    <w:rsid w:val="00C030C9"/>
    <w:rsid w:val="00C03A67"/>
    <w:rsid w:val="00C0684D"/>
    <w:rsid w:val="00C1369E"/>
    <w:rsid w:val="00C1640F"/>
    <w:rsid w:val="00C165E0"/>
    <w:rsid w:val="00C2500D"/>
    <w:rsid w:val="00C268B7"/>
    <w:rsid w:val="00C27C8B"/>
    <w:rsid w:val="00C320F3"/>
    <w:rsid w:val="00C45CAE"/>
    <w:rsid w:val="00C510FC"/>
    <w:rsid w:val="00C54E31"/>
    <w:rsid w:val="00C5739B"/>
    <w:rsid w:val="00C57BBD"/>
    <w:rsid w:val="00C64A29"/>
    <w:rsid w:val="00C70AAA"/>
    <w:rsid w:val="00C71896"/>
    <w:rsid w:val="00CA56C8"/>
    <w:rsid w:val="00CD0920"/>
    <w:rsid w:val="00CD282F"/>
    <w:rsid w:val="00D12517"/>
    <w:rsid w:val="00D16BED"/>
    <w:rsid w:val="00D173A0"/>
    <w:rsid w:val="00D20C47"/>
    <w:rsid w:val="00D22A73"/>
    <w:rsid w:val="00D2688E"/>
    <w:rsid w:val="00D27C1F"/>
    <w:rsid w:val="00D27DAE"/>
    <w:rsid w:val="00D44DF3"/>
    <w:rsid w:val="00D477D5"/>
    <w:rsid w:val="00D634C8"/>
    <w:rsid w:val="00D64D06"/>
    <w:rsid w:val="00D718B0"/>
    <w:rsid w:val="00D73B4B"/>
    <w:rsid w:val="00D74E42"/>
    <w:rsid w:val="00D86119"/>
    <w:rsid w:val="00D94C37"/>
    <w:rsid w:val="00D95819"/>
    <w:rsid w:val="00DA4A70"/>
    <w:rsid w:val="00DB15B8"/>
    <w:rsid w:val="00DC196C"/>
    <w:rsid w:val="00DC2E4F"/>
    <w:rsid w:val="00DC357E"/>
    <w:rsid w:val="00DC3E28"/>
    <w:rsid w:val="00DC78B1"/>
    <w:rsid w:val="00DD1D0A"/>
    <w:rsid w:val="00DD465E"/>
    <w:rsid w:val="00DD46CD"/>
    <w:rsid w:val="00DF3D09"/>
    <w:rsid w:val="00E15992"/>
    <w:rsid w:val="00E207F8"/>
    <w:rsid w:val="00E33C5F"/>
    <w:rsid w:val="00E42DCE"/>
    <w:rsid w:val="00E44624"/>
    <w:rsid w:val="00E52CDA"/>
    <w:rsid w:val="00E6482E"/>
    <w:rsid w:val="00E7175E"/>
    <w:rsid w:val="00E71890"/>
    <w:rsid w:val="00E740AF"/>
    <w:rsid w:val="00E7749A"/>
    <w:rsid w:val="00E84D08"/>
    <w:rsid w:val="00E86CB0"/>
    <w:rsid w:val="00E9532C"/>
    <w:rsid w:val="00EC0D1E"/>
    <w:rsid w:val="00EC31DD"/>
    <w:rsid w:val="00EC51FF"/>
    <w:rsid w:val="00ED0329"/>
    <w:rsid w:val="00ED0E45"/>
    <w:rsid w:val="00ED2228"/>
    <w:rsid w:val="00EE32A4"/>
    <w:rsid w:val="00F12C93"/>
    <w:rsid w:val="00F13E92"/>
    <w:rsid w:val="00F21726"/>
    <w:rsid w:val="00F22BDD"/>
    <w:rsid w:val="00F33500"/>
    <w:rsid w:val="00F36BDC"/>
    <w:rsid w:val="00F42D3A"/>
    <w:rsid w:val="00F516F1"/>
    <w:rsid w:val="00F546E0"/>
    <w:rsid w:val="00F6026A"/>
    <w:rsid w:val="00F80ED4"/>
    <w:rsid w:val="00F81971"/>
    <w:rsid w:val="00F84DA6"/>
    <w:rsid w:val="00F905A5"/>
    <w:rsid w:val="00F942EE"/>
    <w:rsid w:val="00FA1226"/>
    <w:rsid w:val="00FA496C"/>
    <w:rsid w:val="00FA5E2B"/>
    <w:rsid w:val="00FB0D0A"/>
    <w:rsid w:val="00FB2385"/>
    <w:rsid w:val="00FB5CE7"/>
    <w:rsid w:val="00FC4B7C"/>
    <w:rsid w:val="00FD186F"/>
    <w:rsid w:val="00FD6D5B"/>
    <w:rsid w:val="00FE1757"/>
    <w:rsid w:val="00FE4173"/>
    <w:rsid w:val="00FE62EF"/>
    <w:rsid w:val="00FF1A7B"/>
    <w:rsid w:val="00FF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7EE531"/>
  <w15:docId w15:val="{8F5FDB7F-D2A6-434E-8BD9-69794CEE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D7E93"/>
    <w:pPr>
      <w:spacing w:after="0"/>
      <w:ind w:left="284"/>
    </w:pPr>
    <w:rPr>
      <w:rFonts w:ascii="Segoe UI" w:hAnsi="Segoe UI"/>
      <w:color w:val="595959" w:themeColor="text1" w:themeTint="A6"/>
    </w:rPr>
  </w:style>
  <w:style w:type="paragraph" w:styleId="Nadpis1">
    <w:name w:val="heading 1"/>
    <w:basedOn w:val="Normln"/>
    <w:next w:val="Nadpis2"/>
    <w:link w:val="Nadpis1Char"/>
    <w:uiPriority w:val="9"/>
    <w:qFormat/>
    <w:rsid w:val="00B00D21"/>
    <w:pPr>
      <w:keepNext/>
      <w:keepLines/>
      <w:numPr>
        <w:ilvl w:val="1"/>
        <w:numId w:val="13"/>
      </w:numPr>
      <w:spacing w:after="120"/>
      <w:jc w:val="center"/>
      <w:outlineLvl w:val="0"/>
    </w:pPr>
    <w:rPr>
      <w:rFonts w:eastAsiaTheme="majorEastAsia" w:cs="Arial"/>
      <w:b/>
      <w:bCs/>
      <w:caps/>
      <w:sz w:val="28"/>
      <w:szCs w:val="28"/>
    </w:rPr>
  </w:style>
  <w:style w:type="paragraph" w:styleId="Nadpis2">
    <w:name w:val="heading 2"/>
    <w:basedOn w:val="Normln"/>
    <w:next w:val="Nadpis3"/>
    <w:link w:val="Nadpis2Char"/>
    <w:uiPriority w:val="9"/>
    <w:unhideWhenUsed/>
    <w:qFormat/>
    <w:rsid w:val="00C1369E"/>
    <w:pPr>
      <w:keepNext/>
      <w:keepLines/>
      <w:numPr>
        <w:ilvl w:val="2"/>
        <w:numId w:val="13"/>
      </w:numPr>
      <w:spacing w:before="240" w:after="120"/>
      <w:outlineLvl w:val="1"/>
    </w:pPr>
    <w:rPr>
      <w:b/>
      <w:bCs/>
      <w:caps/>
      <w:sz w:val="24"/>
      <w:szCs w:val="26"/>
    </w:rPr>
  </w:style>
  <w:style w:type="paragraph" w:styleId="Nadpis3">
    <w:name w:val="heading 3"/>
    <w:basedOn w:val="Normln"/>
    <w:next w:val="Nadpis4"/>
    <w:link w:val="Nadpis3Char"/>
    <w:uiPriority w:val="9"/>
    <w:unhideWhenUsed/>
    <w:qFormat/>
    <w:rsid w:val="00C1369E"/>
    <w:pPr>
      <w:keepNext/>
      <w:keepLines/>
      <w:numPr>
        <w:ilvl w:val="3"/>
        <w:numId w:val="13"/>
      </w:numPr>
      <w:spacing w:before="240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1369E"/>
    <w:pPr>
      <w:keepNext/>
      <w:keepLines/>
      <w:numPr>
        <w:ilvl w:val="4"/>
        <w:numId w:val="13"/>
      </w:numPr>
      <w:spacing w:before="120" w:after="60"/>
      <w:outlineLvl w:val="3"/>
    </w:pPr>
    <w:rPr>
      <w:rFonts w:eastAsiaTheme="majorEastAsia" w:cstheme="majorBidi"/>
      <w:b/>
      <w:bCs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D1A24"/>
    <w:pPr>
      <w:keepNext/>
      <w:keepLines/>
      <w:jc w:val="center"/>
      <w:outlineLvl w:val="4"/>
    </w:pPr>
    <w:rPr>
      <w:rFonts w:eastAsiaTheme="majorEastAsia" w:cstheme="majorBidi"/>
      <w:b/>
      <w:sz w:val="36"/>
    </w:rPr>
  </w:style>
  <w:style w:type="paragraph" w:styleId="Nadpis6">
    <w:name w:val="heading 6"/>
    <w:aliases w:val="Stavební objekty"/>
    <w:basedOn w:val="Normln"/>
    <w:link w:val="Nadpis6Char"/>
    <w:uiPriority w:val="9"/>
    <w:unhideWhenUsed/>
    <w:qFormat/>
    <w:rsid w:val="00787710"/>
    <w:pPr>
      <w:keepNext/>
      <w:keepLines/>
      <w:spacing w:before="40"/>
      <w:outlineLvl w:val="5"/>
    </w:pPr>
    <w:rPr>
      <w:rFonts w:eastAsiaTheme="majorEastAsia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00D21"/>
    <w:rPr>
      <w:rFonts w:ascii="Segoe UI" w:eastAsiaTheme="majorEastAsia" w:hAnsi="Segoe UI" w:cs="Arial"/>
      <w:b/>
      <w:bCs/>
      <w:caps/>
      <w:sz w:val="28"/>
      <w:szCs w:val="28"/>
    </w:rPr>
  </w:style>
  <w:style w:type="paragraph" w:styleId="Zhlav">
    <w:name w:val="header"/>
    <w:basedOn w:val="Normln"/>
    <w:link w:val="ZhlavChar"/>
    <w:unhideWhenUsed/>
    <w:rsid w:val="008308BB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308BB"/>
  </w:style>
  <w:style w:type="paragraph" w:styleId="Zpat">
    <w:name w:val="footer"/>
    <w:basedOn w:val="Normln"/>
    <w:link w:val="ZpatChar"/>
    <w:unhideWhenUsed/>
    <w:rsid w:val="008308BB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08BB"/>
  </w:style>
  <w:style w:type="paragraph" w:styleId="Textbubliny">
    <w:name w:val="Balloon Text"/>
    <w:basedOn w:val="Normln"/>
    <w:link w:val="TextbublinyChar"/>
    <w:uiPriority w:val="99"/>
    <w:semiHidden/>
    <w:unhideWhenUsed/>
    <w:rsid w:val="008308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08BB"/>
    <w:rPr>
      <w:rFonts w:ascii="Tahoma" w:hAnsi="Tahoma" w:cs="Tahoma"/>
      <w:sz w:val="16"/>
      <w:szCs w:val="16"/>
    </w:rPr>
  </w:style>
  <w:style w:type="character" w:styleId="Hypertextovodkaz">
    <w:name w:val="Hyperlink"/>
    <w:rsid w:val="008308BB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C1369E"/>
    <w:rPr>
      <w:rFonts w:ascii="Segoe UI" w:hAnsi="Segoe UI"/>
      <w:b/>
      <w:bCs/>
      <w:cap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C1369E"/>
    <w:rPr>
      <w:rFonts w:ascii="Segoe UI" w:hAnsi="Segoe UI"/>
      <w:b/>
    </w:rPr>
  </w:style>
  <w:style w:type="character" w:styleId="Sledovanodkaz">
    <w:name w:val="FollowedHyperlink"/>
    <w:basedOn w:val="Standardnpsmoodstavce"/>
    <w:uiPriority w:val="99"/>
    <w:semiHidden/>
    <w:unhideWhenUsed/>
    <w:rsid w:val="00D86119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qFormat/>
    <w:rsid w:val="006C4E2C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C1369E"/>
    <w:rPr>
      <w:rFonts w:ascii="Segoe UI" w:eastAsiaTheme="majorEastAsia" w:hAnsi="Segoe UI" w:cstheme="majorBidi"/>
      <w:b/>
      <w:bCs/>
      <w:iCs/>
    </w:rPr>
  </w:style>
  <w:style w:type="paragraph" w:customStyle="1" w:styleId="Default">
    <w:name w:val="Default"/>
    <w:rsid w:val="007F68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F7B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F7B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F7B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F7B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F7B79"/>
    <w:rPr>
      <w:b/>
      <w:bCs/>
      <w:sz w:val="20"/>
      <w:szCs w:val="20"/>
    </w:rPr>
  </w:style>
  <w:style w:type="character" w:customStyle="1" w:styleId="apple-converted-space">
    <w:name w:val="apple-converted-space"/>
    <w:basedOn w:val="Standardnpsmoodstavce"/>
    <w:rsid w:val="00740AC1"/>
  </w:style>
  <w:style w:type="character" w:customStyle="1" w:styleId="Nadpis5Char">
    <w:name w:val="Nadpis 5 Char"/>
    <w:basedOn w:val="Standardnpsmoodstavce"/>
    <w:link w:val="Nadpis5"/>
    <w:uiPriority w:val="9"/>
    <w:rsid w:val="000D1A24"/>
    <w:rPr>
      <w:rFonts w:ascii="Segoe UI" w:eastAsiaTheme="majorEastAsia" w:hAnsi="Segoe UI" w:cstheme="majorBidi"/>
      <w:b/>
      <w:sz w:val="36"/>
    </w:rPr>
  </w:style>
  <w:style w:type="paragraph" w:customStyle="1" w:styleId="DPodstavec">
    <w:name w:val="_DP_odstavec"/>
    <w:basedOn w:val="Normln"/>
    <w:rsid w:val="0068215D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A626D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A626D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rsid w:val="00094562"/>
    <w:pPr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uiPriority w:val="1"/>
    <w:rsid w:val="00FE4173"/>
    <w:pPr>
      <w:numPr>
        <w:numId w:val="2"/>
      </w:numPr>
      <w:spacing w:after="0" w:line="240" w:lineRule="auto"/>
    </w:pPr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A4073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4073A"/>
    <w:rPr>
      <w:rFonts w:ascii="Arial" w:hAnsi="Arial"/>
    </w:rPr>
  </w:style>
  <w:style w:type="paragraph" w:styleId="Nzev">
    <w:name w:val="Title"/>
    <w:basedOn w:val="Normln"/>
    <w:next w:val="Nadpis1"/>
    <w:link w:val="NzevChar"/>
    <w:uiPriority w:val="10"/>
    <w:qFormat/>
    <w:rsid w:val="000D1A24"/>
    <w:pPr>
      <w:numPr>
        <w:numId w:val="13"/>
      </w:numPr>
      <w:spacing w:before="1200" w:after="800"/>
      <w:jc w:val="center"/>
    </w:pPr>
    <w:rPr>
      <w:b/>
      <w:caps/>
      <w:sz w:val="5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D1A24"/>
    <w:rPr>
      <w:rFonts w:ascii="Segoe UI" w:hAnsi="Segoe UI"/>
      <w:b/>
      <w:caps/>
      <w:sz w:val="52"/>
      <w:szCs w:val="32"/>
    </w:rPr>
  </w:style>
  <w:style w:type="character" w:customStyle="1" w:styleId="Nadpis6Char">
    <w:name w:val="Nadpis 6 Char"/>
    <w:aliases w:val="Stavební objekty Char"/>
    <w:basedOn w:val="Standardnpsmoodstavce"/>
    <w:link w:val="Nadpis6"/>
    <w:uiPriority w:val="9"/>
    <w:rsid w:val="00787710"/>
    <w:rPr>
      <w:rFonts w:ascii="Segoe UI" w:eastAsiaTheme="majorEastAsia" w:hAnsi="Segoe UI" w:cstheme="majorBidi"/>
      <w:color w:val="243F60" w:themeColor="accent1" w:themeShade="7F"/>
    </w:rPr>
  </w:style>
  <w:style w:type="paragraph" w:styleId="Revize">
    <w:name w:val="Revision"/>
    <w:hidden/>
    <w:uiPriority w:val="99"/>
    <w:semiHidden/>
    <w:rsid w:val="001B1430"/>
    <w:pPr>
      <w:spacing w:after="0" w:line="240" w:lineRule="auto"/>
    </w:pPr>
    <w:rPr>
      <w:rFonts w:ascii="Segoe UI" w:hAnsi="Segoe UI"/>
    </w:rPr>
  </w:style>
  <w:style w:type="character" w:styleId="Zstupntext">
    <w:name w:val="Placeholder Text"/>
    <w:basedOn w:val="Standardnpsmoodstavce"/>
    <w:uiPriority w:val="99"/>
    <w:semiHidden/>
    <w:rsid w:val="00361946"/>
    <w:rPr>
      <w:color w:val="808080"/>
    </w:rPr>
  </w:style>
  <w:style w:type="table" w:styleId="Mkatabulky">
    <w:name w:val="Table Grid"/>
    <w:basedOn w:val="Normlntabulka"/>
    <w:uiPriority w:val="59"/>
    <w:rsid w:val="00ED0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plnit">
    <w:name w:val="Doplnit"/>
    <w:basedOn w:val="Normln"/>
    <w:link w:val="DoplnitChar"/>
    <w:qFormat/>
    <w:rsid w:val="003D7E93"/>
    <w:pPr>
      <w:spacing w:line="240" w:lineRule="auto"/>
    </w:pPr>
    <w:rPr>
      <w:color w:val="C00000"/>
    </w:rPr>
  </w:style>
  <w:style w:type="character" w:customStyle="1" w:styleId="DoplnitChar">
    <w:name w:val="Doplnit Char"/>
    <w:basedOn w:val="Standardnpsmoodstavce"/>
    <w:link w:val="Doplnit"/>
    <w:rsid w:val="003D7E93"/>
    <w:rPr>
      <w:rFonts w:ascii="Segoe UI" w:hAnsi="Segoe UI"/>
      <w:color w:val="C00000"/>
    </w:rPr>
  </w:style>
  <w:style w:type="character" w:styleId="Nevyeenzmnka">
    <w:name w:val="Unresolved Mention"/>
    <w:basedOn w:val="Standardnpsmoodstavce"/>
    <w:uiPriority w:val="99"/>
    <w:semiHidden/>
    <w:unhideWhenUsed/>
    <w:rsid w:val="00034E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4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608809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417433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700736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83385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11389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ladislavasura@seznam.cz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mailto:pavlica@tpsprojekt.cz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gero.cz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nahlizenidokn.cuzk.cz/VyberKatastrInfo.aspx?encrypted=w5p8xJyohflsPZEwbDZ4beHdra90KMUtxxMrUzuIEddZydhx4kRzKpdsBlwCz7OqWIZrAq-XQ1QLdxKjLY5qSyxTVWJ6RYyx5q-hntm8EDCZgu8WPoBe8g==" TargetMode="External"/><Relationship Id="rId20" Type="http://schemas.openxmlformats.org/officeDocument/2006/relationships/hyperlink" Target="mailto:st.jose@email.cz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zakonyprolidi.cz/cs/2006-499/zneni-20180101" TargetMode="External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yperlink" Target="mailto:m.hrbacek@projekcezti.cz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hyperlink" Target="mailto:jiriwavra@email.cz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352;ablony\V&#253;robky%20+%20Slu&#382;by\Projekce\&#352;ablony\Nov&#233;\_&#352;ablony\ZZZ%20-%20RRMMDD%20-%20A.%20Pr&#367;vodn&#237;%20zpr&#225;v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9C6D49F690946E0B66081FC63302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185CF-C6D4-4E56-9111-003D98AB5ED5}"/>
      </w:docPartPr>
      <w:docPartBody>
        <w:p w:rsidR="00615D66" w:rsidRDefault="00746AC7">
          <w:pPr>
            <w:pStyle w:val="99C6D49F690946E0B66081FC63302356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559640EB4CB40D19B0B0D452304F3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60982B-25A3-4DD0-9847-20CB9FC2F620}"/>
      </w:docPartPr>
      <w:docPartBody>
        <w:p w:rsidR="00615D66" w:rsidRDefault="00746AC7">
          <w:pPr>
            <w:pStyle w:val="7559640EB4CB40D19B0B0D452304F35C"/>
          </w:pPr>
          <w:r w:rsidRPr="003D7E93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380BC4E6EEBE4AB5998844A707120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A846EA-86EE-4D42-BA38-82DBA6297263}"/>
      </w:docPartPr>
      <w:docPartBody>
        <w:p w:rsidR="00615D66" w:rsidRDefault="00746AC7">
          <w:pPr>
            <w:pStyle w:val="380BC4E6EEBE4AB5998844A7071201CA"/>
          </w:pPr>
          <w:r w:rsidRPr="0052607A">
            <w:rPr>
              <w:rStyle w:val="DoplnitChar"/>
            </w:rPr>
            <w:t>Zvolte položku.</w:t>
          </w:r>
        </w:p>
      </w:docPartBody>
    </w:docPart>
    <w:docPart>
      <w:docPartPr>
        <w:name w:val="A8872E67021C48EAB0E187C44DEFAF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71ABB1-2DC5-4E51-BFBE-FFA4975FBE2D}"/>
      </w:docPartPr>
      <w:docPartBody>
        <w:p w:rsidR="00615D66" w:rsidRDefault="00746AC7">
          <w:pPr>
            <w:pStyle w:val="A8872E67021C48EAB0E187C44DEFAFFD"/>
          </w:pPr>
          <w:r w:rsidRPr="0052607A">
            <w:rPr>
              <w:rStyle w:val="DoplnitChar"/>
            </w:rPr>
            <w:t>Zvolte položku.</w:t>
          </w:r>
        </w:p>
      </w:docPartBody>
    </w:docPart>
    <w:docPart>
      <w:docPartPr>
        <w:name w:val="41721DBA5056443B89B86819452D59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307409-0842-48B5-B485-45353D22CDFA}"/>
      </w:docPartPr>
      <w:docPartBody>
        <w:p w:rsidR="00615D66" w:rsidRDefault="00746AC7">
          <w:pPr>
            <w:pStyle w:val="41721DBA5056443B89B86819452D597D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287284C472C143AD8B1CA90B643DAE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F4D331-D628-4903-9AB3-A0567137B13E}"/>
      </w:docPartPr>
      <w:docPartBody>
        <w:p w:rsidR="00615D66" w:rsidRDefault="00746AC7">
          <w:pPr>
            <w:pStyle w:val="287284C472C143AD8B1CA90B643DAEAF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EA5B39F9FE8340848D042EB5C028F6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9FC15D-703D-462F-A08E-930DC65CA30B}"/>
      </w:docPartPr>
      <w:docPartBody>
        <w:p w:rsidR="00615D66" w:rsidRDefault="00746AC7">
          <w:pPr>
            <w:pStyle w:val="EA5B39F9FE8340848D042EB5C028F66A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2675A34DF2834150A3C01E13656887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18AB68-51AB-4C73-A20A-80555E78785B}"/>
      </w:docPartPr>
      <w:docPartBody>
        <w:p w:rsidR="00615D66" w:rsidRDefault="00746AC7">
          <w:pPr>
            <w:pStyle w:val="2675A34DF2834150A3C01E1365688763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50C78CC9CC8F48D1A583D31A5EE9B3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E45FF0-C87D-4171-A6E4-F5A4152BFB6F}"/>
      </w:docPartPr>
      <w:docPartBody>
        <w:p w:rsidR="00615D66" w:rsidRDefault="00746AC7">
          <w:pPr>
            <w:pStyle w:val="50C78CC9CC8F48D1A583D31A5EE9B3F0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8B98DC6796CC414B91DA22658880FC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299692-78D7-46DC-BB48-6BA75F6E4E66}"/>
      </w:docPartPr>
      <w:docPartBody>
        <w:p w:rsidR="00615D66" w:rsidRDefault="00746AC7">
          <w:pPr>
            <w:pStyle w:val="8B98DC6796CC414B91DA22658880FCCD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9DEBF26531D480082D8A5D3C5FC1E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3E2853-8FE8-4FF8-8FE1-B30207B256A5}"/>
      </w:docPartPr>
      <w:docPartBody>
        <w:p w:rsidR="00615D66" w:rsidRDefault="00746AC7">
          <w:pPr>
            <w:pStyle w:val="D9DEBF26531D480082D8A5D3C5FC1E60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2F17EBFA5C14319A6D4D5D43A6D37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D7F192-5480-4262-8B76-C63DB937BC01}"/>
      </w:docPartPr>
      <w:docPartBody>
        <w:p w:rsidR="00615D66" w:rsidRDefault="00746AC7">
          <w:pPr>
            <w:pStyle w:val="B2F17EBFA5C14319A6D4D5D43A6D37E1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AE94D13BFE84CB1BE3CDBC58CBDD5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19056-A387-4BC9-AD68-B53E5E1050D1}"/>
      </w:docPartPr>
      <w:docPartBody>
        <w:p w:rsidR="00615D66" w:rsidRDefault="00746AC7">
          <w:pPr>
            <w:pStyle w:val="BAE94D13BFE84CB1BE3CDBC58CBDD50D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8C629F70F51946AE97FABFBB1A6932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0B03DB-F15F-4465-A9BE-29C294E269D0}"/>
      </w:docPartPr>
      <w:docPartBody>
        <w:p w:rsidR="00615D66" w:rsidRDefault="00746AC7">
          <w:pPr>
            <w:pStyle w:val="8C629F70F51946AE97FABFBB1A693263"/>
          </w:pPr>
          <w:r w:rsidRPr="00C92824">
            <w:rPr>
              <w:rStyle w:val="Zstupntext"/>
            </w:rPr>
            <w:t>Zvolte položku.</w:t>
          </w:r>
        </w:p>
      </w:docPartBody>
    </w:docPart>
    <w:docPart>
      <w:docPartPr>
        <w:name w:val="8E7C57CA04B74C488F52F550AC93F7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4A27B1-884C-4F66-B065-A0FA5A0F6A7E}"/>
      </w:docPartPr>
      <w:docPartBody>
        <w:p w:rsidR="00615D66" w:rsidRDefault="00746AC7">
          <w:pPr>
            <w:pStyle w:val="8E7C57CA04B74C488F52F550AC93F7B1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21FAEC479AB642619E8C520258451B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10ED76-17F8-4948-8718-6CB6CD916975}"/>
      </w:docPartPr>
      <w:docPartBody>
        <w:p w:rsidR="00615D66" w:rsidRDefault="00746AC7">
          <w:pPr>
            <w:pStyle w:val="21FAEC479AB642619E8C520258451B7D"/>
          </w:pPr>
          <w:r w:rsidRPr="00C92824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22C54548AA8F4C81A8D6146DADCA25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37B3EE-6CCA-44EF-9B5B-7AC80E6E905E}"/>
      </w:docPartPr>
      <w:docPartBody>
        <w:p w:rsidR="00615D66" w:rsidRDefault="00746AC7">
          <w:pPr>
            <w:pStyle w:val="22C54548AA8F4C81A8D6146DADCA2519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57D27FA749354B3385E0EEBB91121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6E87A4-95C6-4B8A-9900-AECE152E412B}"/>
      </w:docPartPr>
      <w:docPartBody>
        <w:p w:rsidR="00615D66" w:rsidRDefault="00746AC7">
          <w:pPr>
            <w:pStyle w:val="57D27FA749354B3385E0EEBB91121BFD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7F3BAC388154F3893CA09C7F4AD77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29FA96-2CFE-4819-BAF9-A4622F30C171}"/>
      </w:docPartPr>
      <w:docPartBody>
        <w:p w:rsidR="00615D66" w:rsidRDefault="00746AC7" w:rsidP="00746AC7">
          <w:pPr>
            <w:pStyle w:val="77F3BAC388154F3893CA09C7F4AD7783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13FF6C424DBA4926BA1885DDFF5643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B4069-BB6D-4263-8F1B-7C6308EAF10F}"/>
      </w:docPartPr>
      <w:docPartBody>
        <w:p w:rsidR="00615D66" w:rsidRDefault="00746AC7" w:rsidP="00746AC7">
          <w:pPr>
            <w:pStyle w:val="13FF6C424DBA4926BA1885DDFF5643A2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B6623D058DE94D68BA97BD7479C1B2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8ABD7B-2784-4FC9-9179-9119BB75D08D}"/>
      </w:docPartPr>
      <w:docPartBody>
        <w:p w:rsidR="00000000" w:rsidRDefault="00407384" w:rsidP="00407384">
          <w:pPr>
            <w:pStyle w:val="B6623D058DE94D68BA97BD7479C1B226"/>
          </w:pPr>
          <w:r w:rsidRPr="003D7E93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D542A90F42EA4C6AA08ABC3C8C8D6E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85A6A8-8A16-4F23-9347-6814347857C4}"/>
      </w:docPartPr>
      <w:docPartBody>
        <w:p w:rsidR="00000000" w:rsidRDefault="00407384" w:rsidP="00407384">
          <w:pPr>
            <w:pStyle w:val="D542A90F42EA4C6AA08ABC3C8C8D6E8C"/>
          </w:pPr>
          <w:r w:rsidRPr="0052607A">
            <w:rPr>
              <w:rStyle w:val="DoplnitChar"/>
            </w:rPr>
            <w:t>Zvolte položku.</w:t>
          </w:r>
        </w:p>
      </w:docPartBody>
    </w:docPart>
    <w:docPart>
      <w:docPartPr>
        <w:name w:val="DF5728B645194B8285FF488870955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1C0A2B-D6F4-4975-A0C6-3A4B6AF4FF24}"/>
      </w:docPartPr>
      <w:docPartBody>
        <w:p w:rsidR="00000000" w:rsidRDefault="00407384" w:rsidP="00407384">
          <w:pPr>
            <w:pStyle w:val="DF5728B645194B8285FF488870955C30"/>
          </w:pPr>
          <w:r w:rsidRPr="0052607A">
            <w:rPr>
              <w:rStyle w:val="DoplnitChar"/>
            </w:rPr>
            <w:t>Zvolte položku.</w:t>
          </w:r>
        </w:p>
      </w:docPartBody>
    </w:docPart>
    <w:docPart>
      <w:docPartPr>
        <w:name w:val="208C41C171164C3CA922FF330E0B41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358E04-0C24-4EA7-B2B5-737BCAB6794C}"/>
      </w:docPartPr>
      <w:docPartBody>
        <w:p w:rsidR="00000000" w:rsidRDefault="00407384" w:rsidP="00407384">
          <w:pPr>
            <w:pStyle w:val="208C41C171164C3CA922FF330E0B41AD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DD7D6A799DA4E90BD9B1A14983189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2A2699-A391-4777-8BED-84E0A44C4C06}"/>
      </w:docPartPr>
      <w:docPartBody>
        <w:p w:rsidR="00000000" w:rsidRDefault="00407384" w:rsidP="00407384">
          <w:pPr>
            <w:pStyle w:val="FDD7D6A799DA4E90BD9B1A1498318910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D5787B079EA84EE6A40A24E2CB6C82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D9CB75-58BD-46D8-B15E-7B8EA6798A60}"/>
      </w:docPartPr>
      <w:docPartBody>
        <w:p w:rsidR="00000000" w:rsidRDefault="00407384" w:rsidP="00407384">
          <w:pPr>
            <w:pStyle w:val="D5787B079EA84EE6A40A24E2CB6C821E"/>
          </w:pPr>
          <w:r w:rsidRPr="00C92824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F90B9C74F6AB4F3BA682E55A45094E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32B772-59AE-4937-A305-79FE98986D64}"/>
      </w:docPartPr>
      <w:docPartBody>
        <w:p w:rsidR="00000000" w:rsidRDefault="00407384" w:rsidP="00407384">
          <w:pPr>
            <w:pStyle w:val="F90B9C74F6AB4F3BA682E55A45094E7B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5F500C107E14030BB6544B9D3D076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29D26A-1B3E-41B1-8586-77D0984CE86C}"/>
      </w:docPartPr>
      <w:docPartBody>
        <w:p w:rsidR="00000000" w:rsidRDefault="00407384" w:rsidP="00407384">
          <w:pPr>
            <w:pStyle w:val="75F500C107E14030BB6544B9D3D076E1"/>
          </w:pPr>
          <w:r w:rsidRPr="003D7E93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358346684EE4481C9639E81F65CEEF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CB2C2B-7A8C-4B59-AD52-25B6FEF5669D}"/>
      </w:docPartPr>
      <w:docPartBody>
        <w:p w:rsidR="00000000" w:rsidRDefault="00407384" w:rsidP="00407384">
          <w:pPr>
            <w:pStyle w:val="358346684EE4481C9639E81F65CEEF91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3549584E39FA4272B0F53BD540D2FD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811763-1BBA-4D2A-BBBC-7C6E8460B90B}"/>
      </w:docPartPr>
      <w:docPartBody>
        <w:p w:rsidR="00000000" w:rsidRDefault="00407384" w:rsidP="00407384">
          <w:pPr>
            <w:pStyle w:val="3549584E39FA4272B0F53BD540D2FDAD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A72B279E8FC54CF68B608E5EC4FAC4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81D1A-10C4-4802-AED2-188FBF6DD2E7}"/>
      </w:docPartPr>
      <w:docPartBody>
        <w:p w:rsidR="00000000" w:rsidRDefault="00407384" w:rsidP="00407384">
          <w:pPr>
            <w:pStyle w:val="A72B279E8FC54CF68B608E5EC4FAC460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DCF8F3CE5C244C908C8DF0E5E6468F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8D3D56-D2D3-494A-A53E-A19C483FA7A5}"/>
      </w:docPartPr>
      <w:docPartBody>
        <w:p w:rsidR="00000000" w:rsidRDefault="00407384" w:rsidP="00407384">
          <w:pPr>
            <w:pStyle w:val="DCF8F3CE5C244C908C8DF0E5E6468F13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6A18200FE82944049A5465314C856A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9549D3-8E51-4571-A955-F6EE62031AD3}"/>
      </w:docPartPr>
      <w:docPartBody>
        <w:p w:rsidR="00000000" w:rsidRDefault="00407384" w:rsidP="00407384">
          <w:pPr>
            <w:pStyle w:val="6A18200FE82944049A5465314C856AC1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7FB43D5AADBF4AB3AAD8CBB259CFFB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B8C4D-F648-4068-99C4-858632D5EB55}"/>
      </w:docPartPr>
      <w:docPartBody>
        <w:p w:rsidR="00000000" w:rsidRDefault="00407384" w:rsidP="00407384">
          <w:pPr>
            <w:pStyle w:val="7FB43D5AADBF4AB3AAD8CBB259CFFB91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B57B6D00176643C7900E772E87AA9F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E6D6A8-184E-4840-8460-7436500FE9A9}"/>
      </w:docPartPr>
      <w:docPartBody>
        <w:p w:rsidR="00000000" w:rsidRDefault="00407384" w:rsidP="00407384">
          <w:pPr>
            <w:pStyle w:val="B57B6D00176643C7900E772E87AA9F43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6CF59EE0767844999558AFD0D517AD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94D8C-FDA1-457A-A61A-AFA9C47EC690}"/>
      </w:docPartPr>
      <w:docPartBody>
        <w:p w:rsidR="00000000" w:rsidRDefault="00407384" w:rsidP="00407384">
          <w:pPr>
            <w:pStyle w:val="6CF59EE0767844999558AFD0D517AD33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3443F2D8925480D8C00FD7513B9DB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CE750C-4764-4D6B-852B-A82504261848}"/>
      </w:docPartPr>
      <w:docPartBody>
        <w:p w:rsidR="00000000" w:rsidRDefault="00407384" w:rsidP="00407384">
          <w:pPr>
            <w:pStyle w:val="03443F2D8925480D8C00FD7513B9DB3A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B17B09B90C34870A165EC92B27126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C4487C-A18D-432F-9ADD-CE7F8B49F5D8}"/>
      </w:docPartPr>
      <w:docPartBody>
        <w:p w:rsidR="00000000" w:rsidRDefault="00407384" w:rsidP="00407384">
          <w:pPr>
            <w:pStyle w:val="0B17B09B90C34870A165EC92B27126DC"/>
          </w:pPr>
          <w:r w:rsidRPr="004049AD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EEBB777ABF2454A83BDC6AB29444F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F8C0FF-5D21-4121-B9B9-F1C7E0264F5C}"/>
      </w:docPartPr>
      <w:docPartBody>
        <w:p w:rsidR="00000000" w:rsidRDefault="00407384" w:rsidP="00407384">
          <w:pPr>
            <w:pStyle w:val="2EEBB777ABF2454A83BDC6AB29444FC8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1ED4131B947A40CFBAC64E96CA4B79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849317-76A5-4725-9153-4B6530EA2C26}"/>
      </w:docPartPr>
      <w:docPartBody>
        <w:p w:rsidR="00000000" w:rsidRDefault="00407384" w:rsidP="00407384">
          <w:pPr>
            <w:pStyle w:val="1ED4131B947A40CFBAC64E96CA4B7935"/>
          </w:pPr>
          <w:r w:rsidRPr="00C92824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A2E227884BD0461584FE6192CE1752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AFF2D-EEAF-48A0-9E9C-BEB5369C8FD9}"/>
      </w:docPartPr>
      <w:docPartBody>
        <w:p w:rsidR="00000000" w:rsidRDefault="00407384" w:rsidP="00407384">
          <w:pPr>
            <w:pStyle w:val="A2E227884BD0461584FE6192CE175260"/>
          </w:pPr>
          <w:r w:rsidRPr="0052607A">
            <w:rPr>
              <w:rStyle w:val="DoplnitChar"/>
            </w:rPr>
            <w:t>Klikněte nebo klepněte sem a zadejte text.</w:t>
          </w:r>
        </w:p>
      </w:docPartBody>
    </w:docPart>
    <w:docPart>
      <w:docPartPr>
        <w:name w:val="8A50A093CBA44BFA95D4621153860E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756D2-4B8F-4733-9D24-14215D2AF09A}"/>
      </w:docPartPr>
      <w:docPartBody>
        <w:p w:rsidR="00000000" w:rsidRDefault="00407384" w:rsidP="00407384">
          <w:pPr>
            <w:pStyle w:val="8A50A093CBA44BFA95D4621153860ED2"/>
          </w:pPr>
          <w:r w:rsidRPr="00C92824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C7"/>
    <w:rsid w:val="00407384"/>
    <w:rsid w:val="00615D66"/>
    <w:rsid w:val="0074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07384"/>
    <w:rPr>
      <w:color w:val="808080"/>
    </w:rPr>
  </w:style>
  <w:style w:type="paragraph" w:customStyle="1" w:styleId="99C6D49F690946E0B66081FC63302356">
    <w:name w:val="99C6D49F690946E0B66081FC63302356"/>
  </w:style>
  <w:style w:type="paragraph" w:customStyle="1" w:styleId="Doplnit">
    <w:name w:val="Doplnit"/>
    <w:basedOn w:val="Normln"/>
    <w:link w:val="DoplnitChar"/>
    <w:qFormat/>
    <w:rsid w:val="00407384"/>
    <w:pPr>
      <w:spacing w:after="0" w:line="240" w:lineRule="auto"/>
      <w:ind w:left="284"/>
    </w:pPr>
    <w:rPr>
      <w:rFonts w:ascii="Segoe UI" w:eastAsiaTheme="minorHAnsi" w:hAnsi="Segoe UI"/>
      <w:color w:val="C00000"/>
      <w:lang w:eastAsia="en-US"/>
    </w:rPr>
  </w:style>
  <w:style w:type="character" w:customStyle="1" w:styleId="DoplnitChar">
    <w:name w:val="Doplnit Char"/>
    <w:basedOn w:val="Standardnpsmoodstavce"/>
    <w:link w:val="Doplnit"/>
    <w:rsid w:val="00407384"/>
    <w:rPr>
      <w:rFonts w:ascii="Segoe UI" w:eastAsiaTheme="minorHAnsi" w:hAnsi="Segoe UI"/>
      <w:color w:val="C00000"/>
      <w:lang w:eastAsia="en-US"/>
    </w:rPr>
  </w:style>
  <w:style w:type="paragraph" w:customStyle="1" w:styleId="7559640EB4CB40D19B0B0D452304F35C">
    <w:name w:val="7559640EB4CB40D19B0B0D452304F35C"/>
  </w:style>
  <w:style w:type="paragraph" w:customStyle="1" w:styleId="380BC4E6EEBE4AB5998844A7071201CA">
    <w:name w:val="380BC4E6EEBE4AB5998844A7071201CA"/>
  </w:style>
  <w:style w:type="paragraph" w:customStyle="1" w:styleId="A8872E67021C48EAB0E187C44DEFAFFD">
    <w:name w:val="A8872E67021C48EAB0E187C44DEFAFFD"/>
  </w:style>
  <w:style w:type="paragraph" w:customStyle="1" w:styleId="41721DBA5056443B89B86819452D597D">
    <w:name w:val="41721DBA5056443B89B86819452D597D"/>
  </w:style>
  <w:style w:type="paragraph" w:customStyle="1" w:styleId="287284C472C143AD8B1CA90B643DAEAF">
    <w:name w:val="287284C472C143AD8B1CA90B643DAEAF"/>
  </w:style>
  <w:style w:type="paragraph" w:customStyle="1" w:styleId="EA5B39F9FE8340848D042EB5C028F66A">
    <w:name w:val="EA5B39F9FE8340848D042EB5C028F66A"/>
  </w:style>
  <w:style w:type="paragraph" w:customStyle="1" w:styleId="2675A34DF2834150A3C01E1365688763">
    <w:name w:val="2675A34DF2834150A3C01E1365688763"/>
  </w:style>
  <w:style w:type="paragraph" w:customStyle="1" w:styleId="50C78CC9CC8F48D1A583D31A5EE9B3F0">
    <w:name w:val="50C78CC9CC8F48D1A583D31A5EE9B3F0"/>
  </w:style>
  <w:style w:type="paragraph" w:customStyle="1" w:styleId="1026AF4B52CE454EA7C2526D72B0C692">
    <w:name w:val="1026AF4B52CE454EA7C2526D72B0C692"/>
  </w:style>
  <w:style w:type="paragraph" w:customStyle="1" w:styleId="314944A462554FC789542D360A65598D">
    <w:name w:val="314944A462554FC789542D360A65598D"/>
  </w:style>
  <w:style w:type="paragraph" w:customStyle="1" w:styleId="8B98DC6796CC414B91DA22658880FCCD">
    <w:name w:val="8B98DC6796CC414B91DA22658880FCCD"/>
  </w:style>
  <w:style w:type="paragraph" w:customStyle="1" w:styleId="D9DEBF26531D480082D8A5D3C5FC1E60">
    <w:name w:val="D9DEBF26531D480082D8A5D3C5FC1E60"/>
  </w:style>
  <w:style w:type="paragraph" w:customStyle="1" w:styleId="B2F17EBFA5C14319A6D4D5D43A6D37E1">
    <w:name w:val="B2F17EBFA5C14319A6D4D5D43A6D37E1"/>
  </w:style>
  <w:style w:type="paragraph" w:customStyle="1" w:styleId="BAE94D13BFE84CB1BE3CDBC58CBDD50D">
    <w:name w:val="BAE94D13BFE84CB1BE3CDBC58CBDD50D"/>
  </w:style>
  <w:style w:type="paragraph" w:customStyle="1" w:styleId="8C629F70F51946AE97FABFBB1A693263">
    <w:name w:val="8C629F70F51946AE97FABFBB1A693263"/>
  </w:style>
  <w:style w:type="paragraph" w:customStyle="1" w:styleId="8E7C57CA04B74C488F52F550AC93F7B1">
    <w:name w:val="8E7C57CA04B74C488F52F550AC93F7B1"/>
  </w:style>
  <w:style w:type="paragraph" w:customStyle="1" w:styleId="21FAEC479AB642619E8C520258451B7D">
    <w:name w:val="21FAEC479AB642619E8C520258451B7D"/>
  </w:style>
  <w:style w:type="paragraph" w:customStyle="1" w:styleId="127BEC7783A34D778B83D5B1B406EFD8">
    <w:name w:val="127BEC7783A34D778B83D5B1B406EFD8"/>
  </w:style>
  <w:style w:type="paragraph" w:customStyle="1" w:styleId="B8EEE2C8702442FDA0BCDED28551635C">
    <w:name w:val="B8EEE2C8702442FDA0BCDED28551635C"/>
  </w:style>
  <w:style w:type="paragraph" w:customStyle="1" w:styleId="7DDF5519088F43C3BF461B2560867569">
    <w:name w:val="7DDF5519088F43C3BF461B2560867569"/>
  </w:style>
  <w:style w:type="paragraph" w:customStyle="1" w:styleId="26FC3293F617401E904285239CA4669D">
    <w:name w:val="26FC3293F617401E904285239CA4669D"/>
  </w:style>
  <w:style w:type="paragraph" w:customStyle="1" w:styleId="974F0D1085DB4D679E3A566D61081109">
    <w:name w:val="974F0D1085DB4D679E3A566D61081109"/>
  </w:style>
  <w:style w:type="paragraph" w:customStyle="1" w:styleId="0F581436597E461D92BF71CF3C8323AA">
    <w:name w:val="0F581436597E461D92BF71CF3C8323AA"/>
  </w:style>
  <w:style w:type="paragraph" w:customStyle="1" w:styleId="B7D9AD7FED84410EBC8C062D962298AA">
    <w:name w:val="B7D9AD7FED84410EBC8C062D962298AA"/>
  </w:style>
  <w:style w:type="paragraph" w:customStyle="1" w:styleId="D216188CC43449E294CA7234C631EBD8">
    <w:name w:val="D216188CC43449E294CA7234C631EBD8"/>
  </w:style>
  <w:style w:type="paragraph" w:customStyle="1" w:styleId="45D992D37EB44B558144CCBFB038E578">
    <w:name w:val="45D992D37EB44B558144CCBFB038E578"/>
  </w:style>
  <w:style w:type="paragraph" w:customStyle="1" w:styleId="22C54548AA8F4C81A8D6146DADCA2519">
    <w:name w:val="22C54548AA8F4C81A8D6146DADCA2519"/>
  </w:style>
  <w:style w:type="paragraph" w:customStyle="1" w:styleId="A96597C2A3EA42CD940037114A430043">
    <w:name w:val="A96597C2A3EA42CD940037114A430043"/>
  </w:style>
  <w:style w:type="paragraph" w:customStyle="1" w:styleId="41C4645BE83F40F7A20EF32870531DE9">
    <w:name w:val="41C4645BE83F40F7A20EF32870531DE9"/>
  </w:style>
  <w:style w:type="paragraph" w:customStyle="1" w:styleId="A1CAD4AFCBA841ED98DBE401F07B45B3">
    <w:name w:val="A1CAD4AFCBA841ED98DBE401F07B45B3"/>
  </w:style>
  <w:style w:type="paragraph" w:customStyle="1" w:styleId="57D27FA749354B3385E0EEBB91121BFD">
    <w:name w:val="57D27FA749354B3385E0EEBB91121BFD"/>
  </w:style>
  <w:style w:type="paragraph" w:customStyle="1" w:styleId="16D1DCB61EDA48D6A5ECE256CFC93F56">
    <w:name w:val="16D1DCB61EDA48D6A5ECE256CFC93F56"/>
  </w:style>
  <w:style w:type="paragraph" w:customStyle="1" w:styleId="50276F2E470B4617BA8CC8AC78B1F51A">
    <w:name w:val="50276F2E470B4617BA8CC8AC78B1F51A"/>
  </w:style>
  <w:style w:type="paragraph" w:customStyle="1" w:styleId="6E07EAD6945048B58E6076348A4B75D8">
    <w:name w:val="6E07EAD6945048B58E6076348A4B75D8"/>
  </w:style>
  <w:style w:type="paragraph" w:customStyle="1" w:styleId="DF190F79C0C941899ABE23EC132066C5">
    <w:name w:val="DF190F79C0C941899ABE23EC132066C5"/>
  </w:style>
  <w:style w:type="paragraph" w:customStyle="1" w:styleId="2C332CA1061049D8A63C690A2D43DAA8">
    <w:name w:val="2C332CA1061049D8A63C690A2D43DAA8"/>
    <w:rsid w:val="00746AC7"/>
  </w:style>
  <w:style w:type="paragraph" w:customStyle="1" w:styleId="E3BD6D3CF5DC4C528FF47F8E60C9FA04">
    <w:name w:val="E3BD6D3CF5DC4C528FF47F8E60C9FA04"/>
    <w:rsid w:val="00746AC7"/>
  </w:style>
  <w:style w:type="paragraph" w:customStyle="1" w:styleId="87E049A4489D4A5897074DD8094C4149">
    <w:name w:val="87E049A4489D4A5897074DD8094C4149"/>
    <w:rsid w:val="00746AC7"/>
  </w:style>
  <w:style w:type="paragraph" w:customStyle="1" w:styleId="C795B0AB13D448C38B7049CA28F4474E">
    <w:name w:val="C795B0AB13D448C38B7049CA28F4474E"/>
    <w:rsid w:val="00746AC7"/>
  </w:style>
  <w:style w:type="paragraph" w:customStyle="1" w:styleId="1443486BF400431B867BBC5BF76B73F0">
    <w:name w:val="1443486BF400431B867BBC5BF76B73F0"/>
    <w:rsid w:val="00746AC7"/>
  </w:style>
  <w:style w:type="paragraph" w:customStyle="1" w:styleId="04D2DFE37A454CEBAB43811171E082DD">
    <w:name w:val="04D2DFE37A454CEBAB43811171E082DD"/>
    <w:rsid w:val="00746AC7"/>
  </w:style>
  <w:style w:type="paragraph" w:customStyle="1" w:styleId="9E086FEE21354BDE8A0E06DEBA7E8E04">
    <w:name w:val="9E086FEE21354BDE8A0E06DEBA7E8E04"/>
    <w:rsid w:val="00746AC7"/>
  </w:style>
  <w:style w:type="paragraph" w:customStyle="1" w:styleId="5847B94C4C034B86A42BBC60A318B2B0">
    <w:name w:val="5847B94C4C034B86A42BBC60A318B2B0"/>
    <w:rsid w:val="00746AC7"/>
  </w:style>
  <w:style w:type="paragraph" w:customStyle="1" w:styleId="C72D394199714449BF75963745E5B51D">
    <w:name w:val="C72D394199714449BF75963745E5B51D"/>
    <w:rsid w:val="00746AC7"/>
  </w:style>
  <w:style w:type="paragraph" w:customStyle="1" w:styleId="01AD689B06254F91B31F400F6D52EE19">
    <w:name w:val="01AD689B06254F91B31F400F6D52EE19"/>
    <w:rsid w:val="00746AC7"/>
  </w:style>
  <w:style w:type="paragraph" w:customStyle="1" w:styleId="B6C8C77FD00A40BC98D5B39A7FB267CD">
    <w:name w:val="B6C8C77FD00A40BC98D5B39A7FB267CD"/>
    <w:rsid w:val="00746AC7"/>
  </w:style>
  <w:style w:type="paragraph" w:customStyle="1" w:styleId="13441F2074B44565AA5D968A320BE61F">
    <w:name w:val="13441F2074B44565AA5D968A320BE61F"/>
    <w:rsid w:val="00746AC7"/>
  </w:style>
  <w:style w:type="paragraph" w:customStyle="1" w:styleId="BD3A37970A73462CA81373AE7F05DFCE">
    <w:name w:val="BD3A37970A73462CA81373AE7F05DFCE"/>
    <w:rsid w:val="00746AC7"/>
  </w:style>
  <w:style w:type="paragraph" w:customStyle="1" w:styleId="81C3032CB4634F54B129A5610A893D50">
    <w:name w:val="81C3032CB4634F54B129A5610A893D50"/>
    <w:rsid w:val="00746AC7"/>
  </w:style>
  <w:style w:type="paragraph" w:customStyle="1" w:styleId="54339351BF87406CB963DD90858E9A21">
    <w:name w:val="54339351BF87406CB963DD90858E9A21"/>
    <w:rsid w:val="00746AC7"/>
  </w:style>
  <w:style w:type="paragraph" w:customStyle="1" w:styleId="EC374B635E3642AB8F82D7FD4B8707CD">
    <w:name w:val="EC374B635E3642AB8F82D7FD4B8707CD"/>
    <w:rsid w:val="00746AC7"/>
  </w:style>
  <w:style w:type="paragraph" w:customStyle="1" w:styleId="4AB50F53A5504B53A35C2B40EA07D26F">
    <w:name w:val="4AB50F53A5504B53A35C2B40EA07D26F"/>
    <w:rsid w:val="00746AC7"/>
  </w:style>
  <w:style w:type="paragraph" w:customStyle="1" w:styleId="FE76C1C58E0C4724B219DB51DDCB2BA5">
    <w:name w:val="FE76C1C58E0C4724B219DB51DDCB2BA5"/>
    <w:rsid w:val="00746AC7"/>
  </w:style>
  <w:style w:type="paragraph" w:customStyle="1" w:styleId="739BE17C850B40BCABF405C3FB2327E3">
    <w:name w:val="739BE17C850B40BCABF405C3FB2327E3"/>
    <w:rsid w:val="00746AC7"/>
  </w:style>
  <w:style w:type="paragraph" w:customStyle="1" w:styleId="1A15C0CDC94F46EEA7EA18C51693CF7B">
    <w:name w:val="1A15C0CDC94F46EEA7EA18C51693CF7B"/>
    <w:rsid w:val="00746AC7"/>
  </w:style>
  <w:style w:type="paragraph" w:customStyle="1" w:styleId="4E9B2B9BF5E04253BB0105FA32FD5800">
    <w:name w:val="4E9B2B9BF5E04253BB0105FA32FD5800"/>
    <w:rsid w:val="00746AC7"/>
  </w:style>
  <w:style w:type="paragraph" w:customStyle="1" w:styleId="729A3D5994D1497BBC6095ADE816CCBC">
    <w:name w:val="729A3D5994D1497BBC6095ADE816CCBC"/>
    <w:rsid w:val="00746AC7"/>
  </w:style>
  <w:style w:type="paragraph" w:customStyle="1" w:styleId="77F3BAC388154F3893CA09C7F4AD7783">
    <w:name w:val="77F3BAC388154F3893CA09C7F4AD7783"/>
    <w:rsid w:val="00746AC7"/>
  </w:style>
  <w:style w:type="paragraph" w:customStyle="1" w:styleId="13FF6C424DBA4926BA1885DDFF5643A2">
    <w:name w:val="13FF6C424DBA4926BA1885DDFF5643A2"/>
    <w:rsid w:val="00746AC7"/>
  </w:style>
  <w:style w:type="paragraph" w:customStyle="1" w:styleId="49258860B51245F3930780388E83A20C">
    <w:name w:val="49258860B51245F3930780388E83A20C"/>
    <w:rsid w:val="00746AC7"/>
  </w:style>
  <w:style w:type="paragraph" w:customStyle="1" w:styleId="BBE5350711994F7E8ABA3271C92FB2E1">
    <w:name w:val="BBE5350711994F7E8ABA3271C92FB2E1"/>
    <w:rsid w:val="00746AC7"/>
  </w:style>
  <w:style w:type="paragraph" w:customStyle="1" w:styleId="726F0A35330A4B4A9D39C30CFB7FE834">
    <w:name w:val="726F0A35330A4B4A9D39C30CFB7FE834"/>
    <w:rsid w:val="00746AC7"/>
  </w:style>
  <w:style w:type="paragraph" w:customStyle="1" w:styleId="364339BC3F1D45C49EEA3F13D0D24F2A">
    <w:name w:val="364339BC3F1D45C49EEA3F13D0D24F2A"/>
    <w:rsid w:val="00746AC7"/>
  </w:style>
  <w:style w:type="paragraph" w:customStyle="1" w:styleId="E5EF48EE42DA43F99217436B92E80822">
    <w:name w:val="E5EF48EE42DA43F99217436B92E80822"/>
    <w:rsid w:val="00407384"/>
  </w:style>
  <w:style w:type="paragraph" w:customStyle="1" w:styleId="2C592D0B192F4F3193E01934A10B5DF6">
    <w:name w:val="2C592D0B192F4F3193E01934A10B5DF6"/>
    <w:rsid w:val="00407384"/>
  </w:style>
  <w:style w:type="paragraph" w:customStyle="1" w:styleId="F787CCDF6110456F922861B9FD4063F9">
    <w:name w:val="F787CCDF6110456F922861B9FD4063F9"/>
    <w:rsid w:val="00407384"/>
  </w:style>
  <w:style w:type="paragraph" w:customStyle="1" w:styleId="6AF8FAFCDC6D42809B24703D7DCB12D2">
    <w:name w:val="6AF8FAFCDC6D42809B24703D7DCB12D2"/>
    <w:rsid w:val="00407384"/>
  </w:style>
  <w:style w:type="paragraph" w:customStyle="1" w:styleId="5413B7A09AEF4E098A71344C819084C2">
    <w:name w:val="5413B7A09AEF4E098A71344C819084C2"/>
    <w:rsid w:val="00407384"/>
  </w:style>
  <w:style w:type="paragraph" w:customStyle="1" w:styleId="2A5D33143E5944CFBAC3E13120B2D765">
    <w:name w:val="2A5D33143E5944CFBAC3E13120B2D765"/>
    <w:rsid w:val="00407384"/>
  </w:style>
  <w:style w:type="paragraph" w:customStyle="1" w:styleId="2BCC5CE147584446B94ACC4A3002564B">
    <w:name w:val="2BCC5CE147584446B94ACC4A3002564B"/>
    <w:rsid w:val="00407384"/>
  </w:style>
  <w:style w:type="paragraph" w:customStyle="1" w:styleId="E4D86AFACCC94EC7B3623F4B760349F9">
    <w:name w:val="E4D86AFACCC94EC7B3623F4B760349F9"/>
    <w:rsid w:val="00407384"/>
  </w:style>
  <w:style w:type="paragraph" w:customStyle="1" w:styleId="D62B4C215DC44A0CAF8FD2F231BC8194">
    <w:name w:val="D62B4C215DC44A0CAF8FD2F231BC8194"/>
    <w:rsid w:val="00407384"/>
  </w:style>
  <w:style w:type="paragraph" w:customStyle="1" w:styleId="31FC736537B24A6BB10210A22C3ECCF5">
    <w:name w:val="31FC736537B24A6BB10210A22C3ECCF5"/>
    <w:rsid w:val="00407384"/>
  </w:style>
  <w:style w:type="paragraph" w:customStyle="1" w:styleId="B261286C94B3423D9D74F789670C885A">
    <w:name w:val="B261286C94B3423D9D74F789670C885A"/>
    <w:rsid w:val="00407384"/>
  </w:style>
  <w:style w:type="paragraph" w:customStyle="1" w:styleId="A08145AC5297485C904510EB7CC1F348">
    <w:name w:val="A08145AC5297485C904510EB7CC1F348"/>
    <w:rsid w:val="00407384"/>
  </w:style>
  <w:style w:type="paragraph" w:customStyle="1" w:styleId="6553E70B58E94EDD9DBB2526017C6A78">
    <w:name w:val="6553E70B58E94EDD9DBB2526017C6A78"/>
    <w:rsid w:val="00407384"/>
  </w:style>
  <w:style w:type="paragraph" w:customStyle="1" w:styleId="9DC319BFA9CC425B8B7700AF40A0D5A9">
    <w:name w:val="9DC319BFA9CC425B8B7700AF40A0D5A9"/>
    <w:rsid w:val="00407384"/>
  </w:style>
  <w:style w:type="paragraph" w:customStyle="1" w:styleId="5F89D7E82F4E4FBB950E10D96A23CB63">
    <w:name w:val="5F89D7E82F4E4FBB950E10D96A23CB63"/>
    <w:rsid w:val="00407384"/>
  </w:style>
  <w:style w:type="paragraph" w:customStyle="1" w:styleId="3031F3F3632C457785DACC21F2E07205">
    <w:name w:val="3031F3F3632C457785DACC21F2E07205"/>
    <w:rsid w:val="00407384"/>
  </w:style>
  <w:style w:type="paragraph" w:customStyle="1" w:styleId="2257B9D08F5E404DA936D986B2C04DE8">
    <w:name w:val="2257B9D08F5E404DA936D986B2C04DE8"/>
    <w:rsid w:val="00407384"/>
  </w:style>
  <w:style w:type="paragraph" w:customStyle="1" w:styleId="F52069D353754D0180C9DD999B1F8A9B">
    <w:name w:val="F52069D353754D0180C9DD999B1F8A9B"/>
    <w:rsid w:val="00407384"/>
  </w:style>
  <w:style w:type="paragraph" w:customStyle="1" w:styleId="F19B82353C8A4833AA1B3B660F06351F">
    <w:name w:val="F19B82353C8A4833AA1B3B660F06351F"/>
    <w:rsid w:val="00407384"/>
  </w:style>
  <w:style w:type="paragraph" w:customStyle="1" w:styleId="E79533B33B65427098CC878A432D7A2E">
    <w:name w:val="E79533B33B65427098CC878A432D7A2E"/>
    <w:rsid w:val="00407384"/>
  </w:style>
  <w:style w:type="paragraph" w:customStyle="1" w:styleId="AE9550BD19604AD1BA821EFCA8393358">
    <w:name w:val="AE9550BD19604AD1BA821EFCA8393358"/>
    <w:rsid w:val="00407384"/>
  </w:style>
  <w:style w:type="paragraph" w:customStyle="1" w:styleId="B7F9D2188C7B484DA6168E551A714DAF">
    <w:name w:val="B7F9D2188C7B484DA6168E551A714DAF"/>
    <w:rsid w:val="00407384"/>
  </w:style>
  <w:style w:type="paragraph" w:customStyle="1" w:styleId="7E658A9E9CA14449B7158538B5F1CCB7">
    <w:name w:val="7E658A9E9CA14449B7158538B5F1CCB7"/>
    <w:rsid w:val="00407384"/>
  </w:style>
  <w:style w:type="paragraph" w:customStyle="1" w:styleId="DA6F029030E04342A44124FF285139EE">
    <w:name w:val="DA6F029030E04342A44124FF285139EE"/>
    <w:rsid w:val="00407384"/>
  </w:style>
  <w:style w:type="paragraph" w:customStyle="1" w:styleId="5D7288F5BD654CCE851BE8304D4AE0A6">
    <w:name w:val="5D7288F5BD654CCE851BE8304D4AE0A6"/>
    <w:rsid w:val="00407384"/>
  </w:style>
  <w:style w:type="paragraph" w:customStyle="1" w:styleId="AF90ED24E0B04510A644CC6D2E9D54BF">
    <w:name w:val="AF90ED24E0B04510A644CC6D2E9D54BF"/>
    <w:rsid w:val="00407384"/>
  </w:style>
  <w:style w:type="paragraph" w:customStyle="1" w:styleId="2EDB24761DD343F9A25C313F6AA0C992">
    <w:name w:val="2EDB24761DD343F9A25C313F6AA0C992"/>
    <w:rsid w:val="00407384"/>
  </w:style>
  <w:style w:type="paragraph" w:customStyle="1" w:styleId="337527AA6A5F46E0A41490327B7464C2">
    <w:name w:val="337527AA6A5F46E0A41490327B7464C2"/>
    <w:rsid w:val="00407384"/>
  </w:style>
  <w:style w:type="paragraph" w:customStyle="1" w:styleId="2F6865A82D9A4A3CA2E7D5B76CF36923">
    <w:name w:val="2F6865A82D9A4A3CA2E7D5B76CF36923"/>
    <w:rsid w:val="00407384"/>
  </w:style>
  <w:style w:type="paragraph" w:customStyle="1" w:styleId="1C6B800345484EEB8D787900937D501B">
    <w:name w:val="1C6B800345484EEB8D787900937D501B"/>
    <w:rsid w:val="00407384"/>
  </w:style>
  <w:style w:type="paragraph" w:customStyle="1" w:styleId="FF611968D96148068D0483A9F13464C6">
    <w:name w:val="FF611968D96148068D0483A9F13464C6"/>
    <w:rsid w:val="00407384"/>
  </w:style>
  <w:style w:type="paragraph" w:customStyle="1" w:styleId="4AAFF859309E4A24840492D6AC28DDE6">
    <w:name w:val="4AAFF859309E4A24840492D6AC28DDE6"/>
    <w:rsid w:val="00407384"/>
  </w:style>
  <w:style w:type="paragraph" w:customStyle="1" w:styleId="4541B35CA2C04F75965B0DD25BBE86F5">
    <w:name w:val="4541B35CA2C04F75965B0DD25BBE86F5"/>
    <w:rsid w:val="00407384"/>
  </w:style>
  <w:style w:type="paragraph" w:customStyle="1" w:styleId="544408941E734FD79CC923A32DCD8FF9">
    <w:name w:val="544408941E734FD79CC923A32DCD8FF9"/>
    <w:rsid w:val="00407384"/>
  </w:style>
  <w:style w:type="paragraph" w:customStyle="1" w:styleId="15F66D4A92D04847BCAD0B955419F25D">
    <w:name w:val="15F66D4A92D04847BCAD0B955419F25D"/>
    <w:rsid w:val="00407384"/>
  </w:style>
  <w:style w:type="paragraph" w:customStyle="1" w:styleId="9F1AFBFDFCAD439386621A5E7207FE33">
    <w:name w:val="9F1AFBFDFCAD439386621A5E7207FE33"/>
    <w:rsid w:val="00407384"/>
  </w:style>
  <w:style w:type="paragraph" w:customStyle="1" w:styleId="D9F281C697224600AB8CDD6DB7ACFFE6">
    <w:name w:val="D9F281C697224600AB8CDD6DB7ACFFE6"/>
    <w:rsid w:val="00407384"/>
  </w:style>
  <w:style w:type="paragraph" w:customStyle="1" w:styleId="E49CD4F6CD6B4D70850C09439290FE6F">
    <w:name w:val="E49CD4F6CD6B4D70850C09439290FE6F"/>
    <w:rsid w:val="00407384"/>
  </w:style>
  <w:style w:type="paragraph" w:customStyle="1" w:styleId="FDF5167E73F746009D3D1D8B80534926">
    <w:name w:val="FDF5167E73F746009D3D1D8B80534926"/>
    <w:rsid w:val="00407384"/>
  </w:style>
  <w:style w:type="paragraph" w:customStyle="1" w:styleId="98D7B47CF05546598A73E94B2FF2C641">
    <w:name w:val="98D7B47CF05546598A73E94B2FF2C641"/>
    <w:rsid w:val="00407384"/>
  </w:style>
  <w:style w:type="paragraph" w:customStyle="1" w:styleId="C48195FA4956439A981EF14494CC15A5">
    <w:name w:val="C48195FA4956439A981EF14494CC15A5"/>
    <w:rsid w:val="00407384"/>
  </w:style>
  <w:style w:type="paragraph" w:customStyle="1" w:styleId="F9867BEC32124DF6A86E7151792146BF">
    <w:name w:val="F9867BEC32124DF6A86E7151792146BF"/>
    <w:rsid w:val="00407384"/>
  </w:style>
  <w:style w:type="paragraph" w:customStyle="1" w:styleId="C06F15B6EB2E4FFDBAA245F7BAC3D105">
    <w:name w:val="C06F15B6EB2E4FFDBAA245F7BAC3D105"/>
    <w:rsid w:val="00407384"/>
  </w:style>
  <w:style w:type="paragraph" w:customStyle="1" w:styleId="7177AA148FD54C7394BA49418CB5E366">
    <w:name w:val="7177AA148FD54C7394BA49418CB5E366"/>
    <w:rsid w:val="00407384"/>
  </w:style>
  <w:style w:type="paragraph" w:customStyle="1" w:styleId="2ABABEA020CE44C88A802CDCECEA27FF">
    <w:name w:val="2ABABEA020CE44C88A802CDCECEA27FF"/>
    <w:rsid w:val="00407384"/>
  </w:style>
  <w:style w:type="paragraph" w:customStyle="1" w:styleId="084B4FE895EE4777B748D08538530392">
    <w:name w:val="084B4FE895EE4777B748D08538530392"/>
    <w:rsid w:val="00407384"/>
  </w:style>
  <w:style w:type="paragraph" w:customStyle="1" w:styleId="AB347417495442D09A6893358D205C23">
    <w:name w:val="AB347417495442D09A6893358D205C23"/>
    <w:rsid w:val="00407384"/>
  </w:style>
  <w:style w:type="paragraph" w:customStyle="1" w:styleId="6638DD254D1941E9A1EA416C4C1ECD43">
    <w:name w:val="6638DD254D1941E9A1EA416C4C1ECD43"/>
    <w:rsid w:val="00407384"/>
  </w:style>
  <w:style w:type="paragraph" w:customStyle="1" w:styleId="C119E7115C03490B84632F57438799D8">
    <w:name w:val="C119E7115C03490B84632F57438799D8"/>
    <w:rsid w:val="00407384"/>
  </w:style>
  <w:style w:type="paragraph" w:customStyle="1" w:styleId="FCCF435DC9F146EBA618E9D4C2397B4F">
    <w:name w:val="FCCF435DC9F146EBA618E9D4C2397B4F"/>
    <w:rsid w:val="00407384"/>
  </w:style>
  <w:style w:type="paragraph" w:customStyle="1" w:styleId="257ED2159186443E8F453BEC68D195A3">
    <w:name w:val="257ED2159186443E8F453BEC68D195A3"/>
    <w:rsid w:val="00407384"/>
  </w:style>
  <w:style w:type="paragraph" w:customStyle="1" w:styleId="61AF76FD9E414E86A3ABF38BC0BE16B8">
    <w:name w:val="61AF76FD9E414E86A3ABF38BC0BE16B8"/>
    <w:rsid w:val="00407384"/>
  </w:style>
  <w:style w:type="paragraph" w:customStyle="1" w:styleId="61841BAE8DFF447E9A5DBF156FDE25CC">
    <w:name w:val="61841BAE8DFF447E9A5DBF156FDE25CC"/>
    <w:rsid w:val="00407384"/>
  </w:style>
  <w:style w:type="paragraph" w:customStyle="1" w:styleId="815783C4090441118A42FB07C578E353">
    <w:name w:val="815783C4090441118A42FB07C578E353"/>
    <w:rsid w:val="00407384"/>
  </w:style>
  <w:style w:type="paragraph" w:customStyle="1" w:styleId="37C8698F14224A34BC81DF37C3D9BFDE">
    <w:name w:val="37C8698F14224A34BC81DF37C3D9BFDE"/>
    <w:rsid w:val="00407384"/>
  </w:style>
  <w:style w:type="paragraph" w:customStyle="1" w:styleId="A8898BA14C2741FDAD6C656102AAF7F1">
    <w:name w:val="A8898BA14C2741FDAD6C656102AAF7F1"/>
    <w:rsid w:val="00407384"/>
  </w:style>
  <w:style w:type="paragraph" w:customStyle="1" w:styleId="9FDBB2BD13434756B29F3CA2807E3596">
    <w:name w:val="9FDBB2BD13434756B29F3CA2807E3596"/>
    <w:rsid w:val="00407384"/>
  </w:style>
  <w:style w:type="paragraph" w:customStyle="1" w:styleId="B7FBE31B8E194E028B5ED8E5D4CD691C">
    <w:name w:val="B7FBE31B8E194E028B5ED8E5D4CD691C"/>
    <w:rsid w:val="00407384"/>
  </w:style>
  <w:style w:type="paragraph" w:customStyle="1" w:styleId="A10E4A8DA6E04DB4BAF24BEE6C32F67A">
    <w:name w:val="A10E4A8DA6E04DB4BAF24BEE6C32F67A"/>
    <w:rsid w:val="00407384"/>
  </w:style>
  <w:style w:type="paragraph" w:customStyle="1" w:styleId="14052C1BBDB344E2A1945E96749E39F4">
    <w:name w:val="14052C1BBDB344E2A1945E96749E39F4"/>
    <w:rsid w:val="00407384"/>
  </w:style>
  <w:style w:type="paragraph" w:customStyle="1" w:styleId="746FFEAB75644672ADA8E05A0CA86761">
    <w:name w:val="746FFEAB75644672ADA8E05A0CA86761"/>
    <w:rsid w:val="00407384"/>
  </w:style>
  <w:style w:type="paragraph" w:customStyle="1" w:styleId="B20EBAD00D804D0CA0706A5175AB63A0">
    <w:name w:val="B20EBAD00D804D0CA0706A5175AB63A0"/>
    <w:rsid w:val="00407384"/>
  </w:style>
  <w:style w:type="paragraph" w:customStyle="1" w:styleId="1891F23565B6457199BFCB17F1834C1E">
    <w:name w:val="1891F23565B6457199BFCB17F1834C1E"/>
    <w:rsid w:val="00407384"/>
  </w:style>
  <w:style w:type="paragraph" w:customStyle="1" w:styleId="DFB51F563DB145188044803E6246F65F">
    <w:name w:val="DFB51F563DB145188044803E6246F65F"/>
    <w:rsid w:val="00407384"/>
  </w:style>
  <w:style w:type="paragraph" w:customStyle="1" w:styleId="CC813DC55A054CDCA87413DA8266A0F7">
    <w:name w:val="CC813DC55A054CDCA87413DA8266A0F7"/>
    <w:rsid w:val="00407384"/>
  </w:style>
  <w:style w:type="paragraph" w:customStyle="1" w:styleId="E3EAC006462142509D5DACB219B2D6D4">
    <w:name w:val="E3EAC006462142509D5DACB219B2D6D4"/>
    <w:rsid w:val="00407384"/>
  </w:style>
  <w:style w:type="paragraph" w:customStyle="1" w:styleId="B6623D058DE94D68BA97BD7479C1B226">
    <w:name w:val="B6623D058DE94D68BA97BD7479C1B226"/>
    <w:rsid w:val="00407384"/>
  </w:style>
  <w:style w:type="paragraph" w:customStyle="1" w:styleId="D542A90F42EA4C6AA08ABC3C8C8D6E8C">
    <w:name w:val="D542A90F42EA4C6AA08ABC3C8C8D6E8C"/>
    <w:rsid w:val="00407384"/>
  </w:style>
  <w:style w:type="paragraph" w:customStyle="1" w:styleId="DF5728B645194B8285FF488870955C30">
    <w:name w:val="DF5728B645194B8285FF488870955C30"/>
    <w:rsid w:val="00407384"/>
  </w:style>
  <w:style w:type="paragraph" w:customStyle="1" w:styleId="208C41C171164C3CA922FF330E0B41AD">
    <w:name w:val="208C41C171164C3CA922FF330E0B41AD"/>
    <w:rsid w:val="00407384"/>
  </w:style>
  <w:style w:type="paragraph" w:customStyle="1" w:styleId="FDD7D6A799DA4E90BD9B1A1498318910">
    <w:name w:val="FDD7D6A799DA4E90BD9B1A1498318910"/>
    <w:rsid w:val="00407384"/>
  </w:style>
  <w:style w:type="paragraph" w:customStyle="1" w:styleId="D5787B079EA84EE6A40A24E2CB6C821E">
    <w:name w:val="D5787B079EA84EE6A40A24E2CB6C821E"/>
    <w:rsid w:val="00407384"/>
  </w:style>
  <w:style w:type="paragraph" w:customStyle="1" w:styleId="F90B9C74F6AB4F3BA682E55A45094E7B">
    <w:name w:val="F90B9C74F6AB4F3BA682E55A45094E7B"/>
    <w:rsid w:val="00407384"/>
  </w:style>
  <w:style w:type="paragraph" w:customStyle="1" w:styleId="75F500C107E14030BB6544B9D3D076E1">
    <w:name w:val="75F500C107E14030BB6544B9D3D076E1"/>
    <w:rsid w:val="00407384"/>
  </w:style>
  <w:style w:type="paragraph" w:customStyle="1" w:styleId="358346684EE4481C9639E81F65CEEF91">
    <w:name w:val="358346684EE4481C9639E81F65CEEF91"/>
    <w:rsid w:val="00407384"/>
  </w:style>
  <w:style w:type="paragraph" w:customStyle="1" w:styleId="3549584E39FA4272B0F53BD540D2FDAD">
    <w:name w:val="3549584E39FA4272B0F53BD540D2FDAD"/>
    <w:rsid w:val="00407384"/>
  </w:style>
  <w:style w:type="paragraph" w:customStyle="1" w:styleId="A72B279E8FC54CF68B608E5EC4FAC460">
    <w:name w:val="A72B279E8FC54CF68B608E5EC4FAC460"/>
    <w:rsid w:val="00407384"/>
  </w:style>
  <w:style w:type="paragraph" w:customStyle="1" w:styleId="DCF8F3CE5C244C908C8DF0E5E6468F13">
    <w:name w:val="DCF8F3CE5C244C908C8DF0E5E6468F13"/>
    <w:rsid w:val="00407384"/>
  </w:style>
  <w:style w:type="paragraph" w:customStyle="1" w:styleId="6A18200FE82944049A5465314C856AC1">
    <w:name w:val="6A18200FE82944049A5465314C856AC1"/>
    <w:rsid w:val="00407384"/>
  </w:style>
  <w:style w:type="paragraph" w:customStyle="1" w:styleId="7FB43D5AADBF4AB3AAD8CBB259CFFB91">
    <w:name w:val="7FB43D5AADBF4AB3AAD8CBB259CFFB91"/>
    <w:rsid w:val="00407384"/>
  </w:style>
  <w:style w:type="paragraph" w:customStyle="1" w:styleId="B57B6D00176643C7900E772E87AA9F43">
    <w:name w:val="B57B6D00176643C7900E772E87AA9F43"/>
    <w:rsid w:val="00407384"/>
  </w:style>
  <w:style w:type="paragraph" w:customStyle="1" w:styleId="6CF59EE0767844999558AFD0D517AD33">
    <w:name w:val="6CF59EE0767844999558AFD0D517AD33"/>
    <w:rsid w:val="00407384"/>
  </w:style>
  <w:style w:type="paragraph" w:customStyle="1" w:styleId="03443F2D8925480D8C00FD7513B9DB3A">
    <w:name w:val="03443F2D8925480D8C00FD7513B9DB3A"/>
    <w:rsid w:val="00407384"/>
  </w:style>
  <w:style w:type="paragraph" w:customStyle="1" w:styleId="0B17B09B90C34870A165EC92B27126DC">
    <w:name w:val="0B17B09B90C34870A165EC92B27126DC"/>
    <w:rsid w:val="00407384"/>
  </w:style>
  <w:style w:type="paragraph" w:customStyle="1" w:styleId="2EEBB777ABF2454A83BDC6AB29444FC8">
    <w:name w:val="2EEBB777ABF2454A83BDC6AB29444FC8"/>
    <w:rsid w:val="00407384"/>
  </w:style>
  <w:style w:type="paragraph" w:customStyle="1" w:styleId="1ED4131B947A40CFBAC64E96CA4B7935">
    <w:name w:val="1ED4131B947A40CFBAC64E96CA4B7935"/>
    <w:rsid w:val="00407384"/>
  </w:style>
  <w:style w:type="paragraph" w:customStyle="1" w:styleId="A2E227884BD0461584FE6192CE175260">
    <w:name w:val="A2E227884BD0461584FE6192CE175260"/>
    <w:rsid w:val="00407384"/>
  </w:style>
  <w:style w:type="paragraph" w:customStyle="1" w:styleId="8A50A093CBA44BFA95D4621153860ED2">
    <w:name w:val="8A50A093CBA44BFA95D4621153860ED2"/>
    <w:rsid w:val="004073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36F76A01F300D8419692214D62CAEDD10100B922F51F7BB0824AA3DC97AFB17C0392" ma:contentTypeVersion="260" ma:contentTypeDescription="Nový dokument typu Word" ma:contentTypeScope="" ma:versionID="849e5e1b0e8f37e6e827d9c1decc6e21">
  <xsd:schema xmlns:xsd="http://www.w3.org/2001/XMLSchema" xmlns:xs="http://www.w3.org/2001/XMLSchema" xmlns:p="http://schemas.microsoft.com/office/2006/metadata/properties" xmlns:ns1="98a6f41f-c79a-4556-a774-a40ed7c1c3cb" xmlns:ns3="baf59ba9-3e12-4e58-a13b-b1d65311f508" targetNamespace="http://schemas.microsoft.com/office/2006/metadata/properties" ma:root="true" ma:fieldsID="79834d608bde866f983936529cbb51c2" ns1:_="" ns3:_="">
    <xsd:import namespace="98a6f41f-c79a-4556-a774-a40ed7c1c3cb"/>
    <xsd:import namespace="baf59ba9-3e12-4e58-a13b-b1d65311f508"/>
    <xsd:element name="properties">
      <xsd:complexType>
        <xsd:sequence>
          <xsd:element name="documentManagement">
            <xsd:complexType>
              <xsd:all>
                <xsd:element ref="ns1:Platnost"/>
                <xsd:element ref="ns1:Příznak" minOccurs="0"/>
                <xsd:element ref="ns1:Listna" minOccurs="0"/>
                <xsd:element ref="ns1:Poznámka" minOccurs="0"/>
                <xsd:element ref="ns1:Sběr-dat" minOccurs="0"/>
                <xsd:element ref="ns1:k4e78c6abb1e4288b3f9a9adf2fb6c9d" minOccurs="0"/>
                <xsd:element ref="ns1:i0e1d557d976419cb7721400920ed9d3" minOccurs="0"/>
                <xsd:element ref="ns1:_dlc_DocId" minOccurs="0"/>
                <xsd:element ref="ns1:_dlc_DocIdUrl" minOccurs="0"/>
                <xsd:element ref="ns1:TaxKeywordTaxHTField" minOccurs="0"/>
                <xsd:element ref="ns1:_dlc_DocIdPersistId" minOccurs="0"/>
                <xsd:element ref="ns1:ac0e0f6542e3479492bcb07a949fdcb1" minOccurs="0"/>
                <xsd:element ref="ns1:TaxCatchAll" minOccurs="0"/>
                <xsd:element ref="ns1:aac5a7e914004de59bf9e57ebe07f746" minOccurs="0"/>
                <xsd:element ref="ns1:Metadata" minOccurs="0"/>
                <xsd:element ref="ns1:Název_x0020_dokumentu" minOccurs="0"/>
                <xsd:element ref="ns1:Odkaz" minOccurs="0"/>
                <xsd:element ref="ns1:_x0034_._x0020_pád_x0020_statutárního_x0020_orgánu" minOccurs="0"/>
                <xsd:element ref="ns1:_x0031_._x0020_pád_x0020_statutárního_x0020_orgánu" minOccurs="0"/>
                <xsd:element ref="ns1:Sídlo_x0020_společnosti" minOccurs="0"/>
                <xsd:element ref="ns1:Datum_x0020_účetní_x0020_závěrky" minOccurs="0"/>
                <xsd:element ref="ns1:Právní_x0020_forma_x0020_společnosti" minOccurs="0"/>
                <xsd:element ref="ns1:cd0a18d4e3364f9b82b1b5d45e42f889" minOccurs="0"/>
                <xsd:element ref="ns1:b1f5eb3e0a6f492fb54b710c68fc6d4d" minOccurs="0"/>
                <xsd:element ref="ns1:ebb2245552544d91bd9da61c5879e49a" minOccurs="0"/>
                <xsd:element ref="ns1:kc395ed017854a238b4ea93d9f409e0d" minOccurs="0"/>
                <xsd:element ref="ns1:p32cab9829bb4b2c9cdaacfc6397b13a" minOccurs="0"/>
                <xsd:element ref="ns1:TaxCatchAllLabel" minOccurs="0"/>
                <xsd:element ref="ns3:Odka" minOccurs="0"/>
                <xsd:element ref="ns3:Aktivn_x00ed_" minOccurs="0"/>
                <xsd:element ref="ns1:VerzePartnerovi" minOccurs="0"/>
                <xsd:element ref="ns1:KonecPlatnostiPartner" minOccurs="0"/>
                <xsd:element ref="ns1:Partner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f41f-c79a-4556-a774-a40ed7c1c3cb" elementFormDefault="qualified">
    <xsd:import namespace="http://schemas.microsoft.com/office/2006/documentManagement/types"/>
    <xsd:import namespace="http://schemas.microsoft.com/office/infopath/2007/PartnerControls"/>
    <xsd:element name="Platnost" ma:index="2" ma:displayName="Platnost" ma:default="[today]" ma:description="Pro výkaz (minulost) nadcházející den nabytí platnosti: Výkaz za Prosinec 2014 je platný 1.1.2015.&#10;Pro rozpočet (budoucnost) den nabytí platnosti: RRC na rok 2015 je platný od 1.1.2015" ma:format="DateOnly" ma:internalName="Platnost" ma:readOnly="false">
      <xsd:simpleType>
        <xsd:restriction base="dms:DateTime"/>
      </xsd:simpleType>
    </xsd:element>
    <xsd:element name="Příznak" ma:index="4" nillable="true" ma:displayName="Příznak" ma:description="Číslo smlouvy, Označení dokumentu apod." ma:internalName="P_x0159__x00ed_znak" ma:readOnly="false">
      <xsd:simpleType>
        <xsd:restriction base="dms:Text">
          <xsd:maxLength value="100"/>
        </xsd:restriction>
      </xsd:simpleType>
    </xsd:element>
    <xsd:element name="Listna" ma:index="5" nillable="true" ma:displayName="Listina" ma:default="Ne" ma:description="Je ukládaný dokument dostupný také v listinné podobě ve složce Společnosti?" ma:format="RadioButtons" ma:internalName="Listna" ma:readOnly="false">
      <xsd:simpleType>
        <xsd:restriction base="dms:Choice">
          <xsd:enumeration value="Ano"/>
          <xsd:enumeration value="Ne"/>
        </xsd:restriction>
      </xsd:simpleType>
    </xsd:element>
    <xsd:element name="Poznámka" ma:index="7" nillable="true" ma:displayName="Poznámka" ma:internalName="Pozn_x00e1_mka" ma:readOnly="false">
      <xsd:simpleType>
        <xsd:restriction base="dms:Text">
          <xsd:maxLength value="255"/>
        </xsd:restriction>
      </xsd:simpleType>
    </xsd:element>
    <xsd:element name="Sběr-dat" ma:index="12" nillable="true" ma:displayName="Sběr-dat" ma:hidden="true" ma:internalName="Sb_x011b_r_x002d_dat" ma:readOnly="false">
      <xsd:simpleType>
        <xsd:restriction base="dms:Text">
          <xsd:maxLength value="255"/>
        </xsd:restriction>
      </xsd:simpleType>
    </xsd:element>
    <xsd:element name="k4e78c6abb1e4288b3f9a9adf2fb6c9d" ma:index="14" ma:taxonomy="true" ma:internalName="k4e78c6abb1e4288b3f9a9adf2fb6c9d" ma:taxonomyFieldName="Firma" ma:displayName="Společnost" ma:readOnly="false" ma:default="" ma:fieldId="{44e78c6a-bb1e-4288-b3f9-a9adf2fb6c9d}" ma:sspId="fa930ba6-0b30-4062-bb11-bbecb37b916c" ma:termSetId="aeabe797-20ef-4e29-8ded-654071399040" ma:anchorId="6c851344-24f7-445f-b817-e8c6ec6aad9c" ma:open="false" ma:isKeyword="false">
      <xsd:complexType>
        <xsd:sequence>
          <xsd:element ref="pc:Terms" minOccurs="0" maxOccurs="1"/>
        </xsd:sequence>
      </xsd:complexType>
    </xsd:element>
    <xsd:element name="i0e1d557d976419cb7721400920ed9d3" ma:index="17" nillable="true" ma:taxonomy="true" ma:internalName="i0e1d557d976419cb7721400920ed9d3" ma:taxonomyFieldName="Partner" ma:displayName="Partner" ma:readOnly="false" ma:default="" ma:fieldId="{20e1d557-d976-419c-b772-1400920ed9d3}" ma:sspId="fa930ba6-0b30-4062-bb11-bbecb37b916c" ma:termSetId="ece2ce19-2f69-4bda-9a1d-05298b1631e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1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0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Štítky" ma:readOnly="false" ma:fieldId="{23f27201-bee3-471e-b2e7-b64fd8b7ca38}" ma:taxonomyMulti="true" ma:sspId="fa930ba6-0b30-4062-bb11-bbecb37b91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PersistId" ma:index="22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ac0e0f6542e3479492bcb07a949fdcb1" ma:index="24" ma:taxonomy="true" ma:internalName="ac0e0f6542e3479492bcb07a949fdcb1" ma:taxonomyFieldName="Dokument" ma:displayName="Dokument" ma:readOnly="false" ma:default="" ma:fieldId="{ac0e0f65-42e3-4794-92bc-b07a949fdcb1}" ma:sspId="fa930ba6-0b30-4062-bb11-bbecb37b916c" ma:termSetId="71a75785-7f48-4619-b96d-563f462fcdf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edfc31ff-e37c-438e-805f-8b01f6fbef0d}" ma:internalName="TaxCatchAll" ma:showField="CatchAllData" ma:web="98a6f41f-c79a-4556-a774-a40ed7c1c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c5a7e914004de59bf9e57ebe07f746" ma:index="27" nillable="true" ma:taxonomy="true" ma:internalName="aac5a7e914004de59bf9e57ebe07f746" ma:taxonomyFieldName="Zak_x00e1_zka" ma:displayName="Zakázka" ma:readOnly="false" ma:default="" ma:fieldId="{aac5a7e9-1400-4de5-9bf9-e57ebe07f746}" ma:sspId="fa930ba6-0b30-4062-bb11-bbecb37b916c" ma:termSetId="fc5b0b74-fa17-4465-abe6-70e1dfa8db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tadata" ma:index="29" nillable="true" ma:displayName="Metadata" ma:hidden="true" ma:internalName="Metadata" ma:readOnly="false">
      <xsd:simpleType>
        <xsd:restriction base="dms:Text">
          <xsd:maxLength value="255"/>
        </xsd:restriction>
      </xsd:simpleType>
    </xsd:element>
    <xsd:element name="Název_x0020_dokumentu" ma:index="30" nillable="true" ma:displayName="Název dokumentu" ma:hidden="true" ma:internalName="N_x00e1_zev_x0020_dokumentu" ma:readOnly="false">
      <xsd:simpleType>
        <xsd:restriction base="dms:Text">
          <xsd:maxLength value="255"/>
        </xsd:restriction>
      </xsd:simpleType>
    </xsd:element>
    <xsd:element name="Odkaz" ma:index="31" nillable="true" ma:displayName="Odkaz" ma:hidden="true" ma:internalName="Odkaz" ma:readOnly="false">
      <xsd:simpleType>
        <xsd:restriction base="dms:Text">
          <xsd:maxLength value="255"/>
        </xsd:restriction>
      </xsd:simpleType>
    </xsd:element>
    <xsd:element name="_x0034_._x0020_pád_x0020_statutárního_x0020_orgánu" ma:index="32" nillable="true" ma:displayName="4. pád statutárního orgánu" ma:default="předsedy představenstva" ma:format="Dropdown" ma:hidden="true" ma:internalName="_x0034__x002e__x0020_p_x00e1_d_x0020_statut_x00e1_rn_x00ed_ho_x0020_org_x00e1_nu" ma:readOnly="false">
      <xsd:simpleType>
        <xsd:restriction base="dms:Choice">
          <xsd:enumeration value="předsedy představenstva"/>
          <xsd:enumeration value="místopředsedy představenstva"/>
          <xsd:enumeration value="člena představenstva"/>
          <xsd:enumeration value="statutárního ředitele"/>
          <xsd:enumeration value="jednatele společnosti"/>
          <xsd:enumeration value="konateľa spoločnosti"/>
        </xsd:restriction>
      </xsd:simpleType>
    </xsd:element>
    <xsd:element name="_x0031_._x0020_pád_x0020_statutárního_x0020_orgánu" ma:index="33" nillable="true" ma:displayName="1. pád statutárního orgánu" ma:default="předseda představenstva" ma:format="Dropdown" ma:hidden="true" ma:internalName="_x0031__x002e__x0020_p_x00e1_d_x0020_statut_x00e1_rn_x00ed_ho_x0020_org_x00e1_nu" ma:readOnly="false">
      <xsd:simpleType>
        <xsd:restriction base="dms:Choice">
          <xsd:enumeration value="předseda představenstva"/>
          <xsd:enumeration value="místopředseda představenstva"/>
          <xsd:enumeration value="člen představenstva"/>
          <xsd:enumeration value="statutární ředitel"/>
          <xsd:enumeration value="jednatel společnosti"/>
          <xsd:enumeration value="konateľ spoločnosti"/>
        </xsd:restriction>
      </xsd:simpleType>
    </xsd:element>
    <xsd:element name="Sídlo_x0020_společnosti" ma:index="34" nillable="true" ma:displayName="Sídlo společnosti" ma:format="Dropdown" ma:hidden="true" ma:internalName="S_x00ed_dlo_x0020_spole_x010d_nosti" ma:readOnly="false">
      <xsd:simpleType>
        <xsd:restriction base="dms:Choice">
          <xsd:enumeration value="Kaštanová 64, 620 00 Brno"/>
          <xsd:enumeration value="Kaštanová 539/64, 620 00 Brno"/>
          <xsd:enumeration value="Čechova 797, 664 51 Šlapanice"/>
          <xsd:enumeration value="Vídeňská 134/102, 619 00 Brno"/>
          <xsd:enumeration value="802, 991 06 Želovce"/>
          <xsd:enumeration value="Kaštanová 495/64, 620 00 Brno"/>
          <xsd:enumeration value="Mikušovská cesta 5319, 984 01 Lučenec"/>
          <xsd:enumeration value="Jesenná 22, 040 01 Košice 1"/>
          <xsd:enumeration value="Bajkalská 5/C, 831 04 Bratislava"/>
          <xsd:enumeration value="↓ ***** Nepoužívat ***** ↓"/>
          <xsd:enumeration value="Kaštanová 64, 620 00 Brno"/>
          <xsd:enumeration value="Kaštanová 539/64, 620 00 Brno"/>
          <xsd:enumeration value="Čechova 797, 664 51 Šlapanice"/>
          <xsd:enumeration value="Vídeňská 134/102, 619 00 Brno"/>
          <xsd:enumeration value="802, 991 06 Želovce"/>
          <xsd:enumeration value="Kaštanová 495/64, 620 00 Brno"/>
          <xsd:enumeration value="Mikušovská cesta 5319, 984 01 Lučenec"/>
        </xsd:restriction>
      </xsd:simpleType>
    </xsd:element>
    <xsd:element name="Datum_x0020_účetní_x0020_závěrky" ma:index="35" nillable="true" ma:displayName="Datum účetní závěrky" ma:default="[today]" ma:format="DateOnly" ma:hidden="true" ma:internalName="Datum_x0020__x00fa__x010d_etn_x00ed__x0020_z_x00e1_v_x011b_rky" ma:readOnly="false">
      <xsd:simpleType>
        <xsd:restriction base="dms:DateTime"/>
      </xsd:simpleType>
    </xsd:element>
    <xsd:element name="Právní_x0020_forma_x0020_společnosti" ma:index="36" nillable="true" ma:displayName="Právní forma společnosti" ma:default="a.s." ma:format="Dropdown" ma:hidden="true" ma:internalName="Pr_x00e1_vn_x00ed__x0020_forma_x0020_spole_x010d_nosti" ma:readOnly="false">
      <xsd:simpleType>
        <xsd:restriction base="dms:Choice">
          <xsd:enumeration value="a.s."/>
          <xsd:enumeration value="spol. s r.o."/>
          <xsd:enumeration value="s.r.o."/>
        </xsd:restriction>
      </xsd:simpleType>
    </xsd:element>
    <xsd:element name="cd0a18d4e3364f9b82b1b5d45e42f889" ma:index="37" nillable="true" ma:taxonomy="true" ma:internalName="cd0a18d4e3364f9b82b1b5d45e42f889" ma:taxonomyFieldName="Pracovn_x00ed_k_x0020_1_x0020__x0028_MM_x0029_" ma:displayName="Pracovník 1 (MM)" ma:readOnly="false" ma:default="" ma:fieldId="{cd0a18d4-e336-4f9b-82b1-b5d45e42f889}" ma:sspId="fa930ba6-0b30-4062-bb11-bbecb37b916c" ma:termSetId="a88f80a4-fee8-499b-9609-3083c64f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1f5eb3e0a6f492fb54b710c68fc6d4d" ma:index="39" nillable="true" ma:taxonomy="true" ma:internalName="b1f5eb3e0a6f492fb54b710c68fc6d4d" ma:taxonomyFieldName="Pracovn_x00ed_k_x0020_2_x0020__x0028_MM_x0029_" ma:displayName="Pracovník 2 (MM)" ma:readOnly="false" ma:default="" ma:fieldId="{b1f5eb3e-0a6f-492f-b54b-710c68fc6d4d}" ma:sspId="fa930ba6-0b30-4062-bb11-bbecb37b916c" ma:termSetId="a88f80a4-fee8-499b-9609-3083c64f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b2245552544d91bd9da61c5879e49a" ma:index="41" nillable="true" ma:taxonomy="true" ma:internalName="ebb2245552544d91bd9da61c5879e49a" ma:taxonomyFieldName="Pracovn_x00ed_k_x0020_3_x0020__x0028_MM_x0029_" ma:displayName="Pracovník 3 (MM)" ma:readOnly="false" ma:default="" ma:fieldId="{ebb22455-5254-4d91-bd9d-a61c5879e49a}" ma:sspId="fa930ba6-0b30-4062-bb11-bbecb37b916c" ma:termSetId="a88f80a4-fee8-499b-9609-3083c64f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c395ed017854a238b4ea93d9f409e0d" ma:index="43" nillable="true" ma:taxonomy="true" ma:internalName="kc395ed017854a238b4ea93d9f409e0d" ma:taxonomyFieldName="Pracovn_x00ed_k_x0020_4_x0020__x0028_MM_x0029_" ma:displayName="Pracovník 4 (MM)" ma:readOnly="false" ma:default="" ma:fieldId="{4c395ed0-1785-4a23-8b4e-a93d9f409e0d}" ma:sspId="fa930ba6-0b30-4062-bb11-bbecb37b916c" ma:termSetId="a88f80a4-fee8-499b-9609-3083c64f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32cab9829bb4b2c9cdaacfc6397b13a" ma:index="45" nillable="true" ma:taxonomy="true" ma:internalName="p32cab9829bb4b2c9cdaacfc6397b13a" ma:taxonomyFieldName="Pracovn_x00ed_k_x0020_5_x0020__x0028_MM_x0029_" ma:displayName="Pracovník 5 (MM)" ma:readOnly="false" ma:default="" ma:fieldId="{932cab98-29bb-4b2c-9cda-acfc6397b13a}" ma:sspId="fa930ba6-0b30-4062-bb11-bbecb37b916c" ma:termSetId="a88f80a4-fee8-499b-9609-3083c64f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47" nillable="true" ma:displayName="Taxonomy Catch All Column1" ma:hidden="true" ma:list="{edfc31ff-e37c-438e-805f-8b01f6fbef0d}" ma:internalName="TaxCatchAllLabel" ma:readOnly="true" ma:showField="CatchAllDataLabel" ma:web="98a6f41f-c79a-4556-a774-a40ed7c1c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zePartnerovi" ma:index="51" nillable="true" ma:displayName="Verze partnerovi" ma:hidden="true" ma:internalName="VerzePartnerovi" ma:readOnly="false">
      <xsd:simpleType>
        <xsd:restriction base="dms:Text">
          <xsd:maxLength value="255"/>
        </xsd:restriction>
      </xsd:simpleType>
    </xsd:element>
    <xsd:element name="KonecPlatnostiPartner" ma:index="52" nillable="true" ma:displayName="Konec platnosti (Partneři)" ma:description="Do kdy má být soubor přístupný pro Partnery." ma:format="DateOnly" ma:hidden="true" ma:internalName="KonecPlatnostiPartner" ma:readOnly="false">
      <xsd:simpleType>
        <xsd:restriction base="dms:DateTime"/>
      </xsd:simpleType>
    </xsd:element>
    <xsd:element name="Partneri" ma:index="53" nillable="true" ma:displayName="Partneři" ma:hidden="true" ma:list="UserInfo" ma:SharePointGroup="147" ma:internalName="Partneri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59ba9-3e12-4e58-a13b-b1d65311f508" elementFormDefault="qualified">
    <xsd:import namespace="http://schemas.microsoft.com/office/2006/documentManagement/types"/>
    <xsd:import namespace="http://schemas.microsoft.com/office/infopath/2007/PartnerControls"/>
    <xsd:element name="Odka" ma:index="48" nillable="true" ma:displayName="Odka" ma:internalName="Odka">
      <xsd:simpleType>
        <xsd:restriction base="dms:Text">
          <xsd:maxLength value="255"/>
        </xsd:restriction>
      </xsd:simpleType>
    </xsd:element>
    <xsd:element name="Aktivn_x00ed_" ma:index="50" nillable="true" ma:displayName="Aktivní" ma:default="1" ma:description="Je tato šablona aktivní?" ma:internalName="Aktivn_x00ed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Typ obsahu"/>
        <xsd:element ref="dc:title" minOccurs="0" maxOccurs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4_._x0020_pád_x0020_statutárního_x0020_orgánu xmlns="98a6f41f-c79a-4556-a774-a40ed7c1c3cb">předsedy představenstva</_x0034_._x0020_pád_x0020_statutárního_x0020_orgánu>
    <_x0031_._x0020_pád_x0020_statutárního_x0020_orgánu xmlns="98a6f41f-c79a-4556-a774-a40ed7c1c3cb">předseda představenstva</_x0031_._x0020_pád_x0020_statutárního_x0020_orgánu>
    <ac0e0f6542e3479492bcb07a949fdcb1 xmlns="98a6f41f-c79a-4556-a774-a40ed7c1c3c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9e7dd9ed-258c-4f38-a68b-bb0ee17e5610</TermId>
        </TermInfo>
      </Terms>
    </ac0e0f6542e3479492bcb07a949fdcb1>
    <TaxCatchAll xmlns="98a6f41f-c79a-4556-a774-a40ed7c1c3cb">
      <Value>505</Value>
      <Value>63</Value>
    </TaxCatchAll>
    <Datum_x0020_účetní_x0020_závěrky xmlns="98a6f41f-c79a-4556-a774-a40ed7c1c3cb">2017-04-10T13:06:57+00:00</Datum_x0020_účetní_x0020_závěrky>
    <Právní_x0020_forma_x0020_společnosti xmlns="98a6f41f-c79a-4556-a774-a40ed7c1c3cb">a.s.</Právní_x0020_forma_x0020_společnosti>
    <cd0a18d4e3364f9b82b1b5d45e42f889 xmlns="98a6f41f-c79a-4556-a774-a40ed7c1c3cb">
      <Terms xmlns="http://schemas.microsoft.com/office/infopath/2007/PartnerControls"/>
    </cd0a18d4e3364f9b82b1b5d45e42f889>
    <Listna xmlns="98a6f41f-c79a-4556-a774-a40ed7c1c3cb">Ne</Listna>
    <b1f5eb3e0a6f492fb54b710c68fc6d4d xmlns="98a6f41f-c79a-4556-a774-a40ed7c1c3cb">
      <Terms xmlns="http://schemas.microsoft.com/office/infopath/2007/PartnerControls"/>
    </b1f5eb3e0a6f492fb54b710c68fc6d4d>
    <Příznak xmlns="98a6f41f-c79a-4556-a774-a40ed7c1c3cb" xsi:nil="true"/>
    <k4e78c6abb1e4288b3f9a9adf2fb6c9d xmlns="98a6f41f-c79a-4556-a774-a40ed7c1c3c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TOLZA</TermName>
          <TermId xmlns="http://schemas.microsoft.com/office/infopath/2007/PartnerControls">4ef3b830-e2d0-4109-8ec8-cd2c3e0b97f7</TermId>
        </TermInfo>
      </Terms>
    </k4e78c6abb1e4288b3f9a9adf2fb6c9d>
    <ebb2245552544d91bd9da61c5879e49a xmlns="98a6f41f-c79a-4556-a774-a40ed7c1c3cb">
      <Terms xmlns="http://schemas.microsoft.com/office/infopath/2007/PartnerControls"/>
    </ebb2245552544d91bd9da61c5879e49a>
    <kc395ed017854a238b4ea93d9f409e0d xmlns="98a6f41f-c79a-4556-a774-a40ed7c1c3cb">
      <Terms xmlns="http://schemas.microsoft.com/office/infopath/2007/PartnerControls"/>
    </kc395ed017854a238b4ea93d9f409e0d>
    <aac5a7e914004de59bf9e57ebe07f746 xmlns="98a6f41f-c79a-4556-a774-a40ed7c1c3cb">
      <Terms xmlns="http://schemas.microsoft.com/office/infopath/2007/PartnerControls"/>
    </aac5a7e914004de59bf9e57ebe07f746>
    <Odkaz xmlns="98a6f41f-c79a-4556-a774-a40ed7c1c3cb">https://sharepoint.surlie.cz/sites/kastanka/Sablony/TOL%20-%20170410%20-%20A.%20Pr%C5%AFvodn%C3%AD%20zpr%C3%A1va.dotx</Odkaz>
    <Platnost xmlns="98a6f41f-c79a-4556-a774-a40ed7c1c3cb">2017-04-09T22:00:00+00:00</Platnost>
    <Poznámka xmlns="98a6f41f-c79a-4556-a774-a40ed7c1c3cb">A. Průvodní zpráva</Poznámka>
    <p32cab9829bb4b2c9cdaacfc6397b13a xmlns="98a6f41f-c79a-4556-a774-a40ed7c1c3cb">
      <Terms xmlns="http://schemas.microsoft.com/office/infopath/2007/PartnerControls"/>
    </p32cab9829bb4b2c9cdaacfc6397b13a>
    <TaxKeywordTaxHTField xmlns="98a6f41f-c79a-4556-a774-a40ed7c1c3cb">
      <Terms xmlns="http://schemas.microsoft.com/office/infopath/2007/PartnerControls"/>
    </TaxKeywordTaxHTField>
    <Sídlo_x0020_společnosti xmlns="98a6f41f-c79a-4556-a774-a40ed7c1c3cb" xsi:nil="true"/>
    <Název_x0020_dokumentu xmlns="98a6f41f-c79a-4556-a774-a40ed7c1c3cb">Šab - 170410 - Projekt</Název_x0020_dokumentu>
    <i0e1d557d976419cb7721400920ed9d3 xmlns="98a6f41f-c79a-4556-a774-a40ed7c1c3cb">
      <Terms xmlns="http://schemas.microsoft.com/office/infopath/2007/PartnerControls"/>
    </i0e1d557d976419cb7721400920ed9d3>
    <_dlc_DocId xmlns="98a6f41f-c79a-4556-a774-a40ed7c1c3cb">SPOLECNOSTI-41-127</_dlc_DocId>
    <_dlc_DocIdPersistId xmlns="98a6f41f-c79a-4556-a774-a40ed7c1c3cb">true</_dlc_DocIdPersistId>
    <_dlc_DocIdUrl xmlns="98a6f41f-c79a-4556-a774-a40ed7c1c3cb">
      <Url>https://sharepoint.surlie.cz/sites/kastanka/_layouts/15/DocIdRedir.aspx?ID=SPOLECNOSTI-41-127</Url>
      <Description>SPOLECNOSTI-41-127</Description>
    </_dlc_DocIdUrl>
    <Metadata xmlns="98a6f41f-c79a-4556-a774-a40ed7c1c3cb" xsi:nil="true"/>
    <Sběr-dat xmlns="98a6f41f-c79a-4556-a774-a40ed7c1c3cb" xsi:nil="true"/>
    <Partneri xmlns="98a6f41f-c79a-4556-a774-a40ed7c1c3cb">
      <UserInfo>
        <DisplayName/>
        <AccountId xsi:nil="true"/>
        <AccountType/>
      </UserInfo>
    </Partneri>
    <VerzePartnerovi xmlns="98a6f41f-c79a-4556-a774-a40ed7c1c3cb" xsi:nil="true"/>
    <KonecPlatnostiPartner xmlns="98a6f41f-c79a-4556-a774-a40ed7c1c3cb" xsi:nil="true"/>
    <Aktivn_x00ed_ xmlns="baf59ba9-3e12-4e58-a13b-b1d65311f508">true</Aktivn_x00ed_>
    <Odka xmlns="baf59ba9-3e12-4e58-a13b-b1d65311f508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7F29F-709D-4CA5-81B9-E309DB907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AD2A4-0753-4889-B27B-0F026CB11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a6f41f-c79a-4556-a774-a40ed7c1c3cb"/>
    <ds:schemaRef ds:uri="baf59ba9-3e12-4e58-a13b-b1d65311f5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0D50A2-A720-49FA-B42B-D6B5ED5DAF96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864E612C-4F0B-4B03-BABD-A3231957CBD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f59ba9-3e12-4e58-a13b-b1d65311f508"/>
    <ds:schemaRef ds:uri="98a6f41f-c79a-4556-a774-a40ed7c1c3c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5C5E622-1015-44FA-AD31-336665FB85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68F954-FB08-4113-82C9-A9EBB0C4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ZZZ - RRMMDD - A. Průvodní zpráva.dotx</Template>
  <TotalTime>78</TotalTime>
  <Pages>4</Pages>
  <Words>552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Dvořáková Simona</dc:creator>
  <cp:keywords/>
  <cp:lastModifiedBy>Křupka Jaromír</cp:lastModifiedBy>
  <cp:revision>11</cp:revision>
  <cp:lastPrinted>2018-12-03T06:42:00Z</cp:lastPrinted>
  <dcterms:created xsi:type="dcterms:W3CDTF">2018-08-20T11:10:00Z</dcterms:created>
  <dcterms:modified xsi:type="dcterms:W3CDTF">2018-12-03T09:27:00Z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0x01010036F76A01F300D8419692214D62CAEDD10100B922F51F7BB0824AA3DC97AFB17C0392</vt:lpwstr>
  </property>
  <property fmtid="{D5CDD505-2E9C-101B-9397-08002B2CF9AE}" pid="4" name="_dlc_DocIdItemGuid">
    <vt:lpwstr>53703525-56ce-45e3-b762-3934e3689d85</vt:lpwstr>
  </property>
  <property fmtid="{D5CDD505-2E9C-101B-9397-08002B2CF9AE}" pid="5" name="TaxKeyword">
    <vt:lpwstr/>
  </property>
  <property fmtid="{D5CDD505-2E9C-101B-9397-08002B2CF9AE}" pid="6" name="Dokument">
    <vt:lpwstr>505;#Projekt|9e7dd9ed-258c-4f38-a68b-bb0ee17e5610</vt:lpwstr>
  </property>
  <property fmtid="{D5CDD505-2E9C-101B-9397-08002B2CF9AE}" pid="7" name="Pracovník 2 (MM)">
    <vt:lpwstr/>
  </property>
  <property fmtid="{D5CDD505-2E9C-101B-9397-08002B2CF9AE}" pid="8" name="Pracovník 4 (MM)">
    <vt:lpwstr/>
  </property>
  <property fmtid="{D5CDD505-2E9C-101B-9397-08002B2CF9AE}" pid="9" name="Firma">
    <vt:lpwstr>63;#TOLZA|4ef3b830-e2d0-4109-8ec8-cd2c3e0b97f7</vt:lpwstr>
  </property>
  <property fmtid="{D5CDD505-2E9C-101B-9397-08002B2CF9AE}" pid="10" name="Pracovník 5 (MM)">
    <vt:lpwstr/>
  </property>
  <property fmtid="{D5CDD505-2E9C-101B-9397-08002B2CF9AE}" pid="11" name="Pracovník 3 (MM)">
    <vt:lpwstr/>
  </property>
  <property fmtid="{D5CDD505-2E9C-101B-9397-08002B2CF9AE}" pid="12" name="Pracovník 1 (MM)">
    <vt:lpwstr/>
  </property>
  <property fmtid="{D5CDD505-2E9C-101B-9397-08002B2CF9AE}" pid="13" name="Partner">
    <vt:lpwstr/>
  </property>
  <property fmtid="{D5CDD505-2E9C-101B-9397-08002B2CF9AE}" pid="14" name="Zakázka">
    <vt:lpwstr/>
  </property>
  <property fmtid="{D5CDD505-2E9C-101B-9397-08002B2CF9AE}" pid="15" name="Order">
    <vt:r8>11100</vt:r8>
  </property>
  <property fmtid="{D5CDD505-2E9C-101B-9397-08002B2CF9AE}" pid="16" name="EmailFrom">
    <vt:lpwstr/>
  </property>
  <property fmtid="{D5CDD505-2E9C-101B-9397-08002B2CF9AE}" pid="17" name="Pracovník 2">
    <vt:lpwstr/>
  </property>
  <property fmtid="{D5CDD505-2E9C-101B-9397-08002B2CF9AE}" pid="18" name="xd_ProgID">
    <vt:lpwstr/>
  </property>
  <property fmtid="{D5CDD505-2E9C-101B-9397-08002B2CF9AE}" pid="19" name="Oblast">
    <vt:lpwstr>521;#V+S|fbe10946-721f-4550-afdf-d391cd38c88c</vt:lpwstr>
  </property>
  <property fmtid="{D5CDD505-2E9C-101B-9397-08002B2CF9AE}" pid="20" name="Pracovník 5">
    <vt:lpwstr/>
  </property>
  <property fmtid="{D5CDD505-2E9C-101B-9397-08002B2CF9AE}" pid="21" name="TemplateUrl">
    <vt:lpwstr/>
  </property>
  <property fmtid="{D5CDD505-2E9C-101B-9397-08002B2CF9AE}" pid="22" name="Pracovník 3">
    <vt:lpwstr/>
  </property>
  <property fmtid="{D5CDD505-2E9C-101B-9397-08002B2CF9AE}" pid="23" name="EmailCc">
    <vt:lpwstr/>
  </property>
  <property fmtid="{D5CDD505-2E9C-101B-9397-08002B2CF9AE}" pid="24" name="_CopySource">
    <vt:lpwstr>https://sharepoint.surlie.cz/sites/kastanka/Sablony/TOL - 170410 - A. Průvodní zpráva.dotx</vt:lpwstr>
  </property>
  <property fmtid="{D5CDD505-2E9C-101B-9397-08002B2CF9AE}" pid="25" name="Pracovník 1">
    <vt:lpwstr/>
  </property>
  <property fmtid="{D5CDD505-2E9C-101B-9397-08002B2CF9AE}" pid="26" name="EmailSubject">
    <vt:lpwstr/>
  </property>
  <property fmtid="{D5CDD505-2E9C-101B-9397-08002B2CF9AE}" pid="27" name="EmailHeaders">
    <vt:lpwstr/>
  </property>
  <property fmtid="{D5CDD505-2E9C-101B-9397-08002B2CF9AE}" pid="28" name="Pracovník 4">
    <vt:lpwstr/>
  </property>
  <property fmtid="{D5CDD505-2E9C-101B-9397-08002B2CF9AE}" pid="29" name="EmailSender">
    <vt:lpwstr/>
  </property>
  <property fmtid="{D5CDD505-2E9C-101B-9397-08002B2CF9AE}" pid="30" name="EmailTo">
    <vt:lpwstr/>
  </property>
</Properties>
</file>